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2CA016C1" w:rsidR="00644FF1" w:rsidRPr="00A869A9" w:rsidRDefault="003B6DFF">
      <w:pPr>
        <w:pStyle w:val="Heading5"/>
        <w:tabs>
          <w:tab w:val="left" w:pos="1985"/>
        </w:tabs>
        <w:spacing w:after="120"/>
        <w:ind w:left="1985" w:hanging="1985"/>
        <w:jc w:val="center"/>
        <w:rPr>
          <w:rFonts w:cs="Arial"/>
          <w:sz w:val="20"/>
          <w:lang w:val="en-DE"/>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A869A9">
        <w:rPr>
          <w:rFonts w:cs="Arial"/>
          <w:sz w:val="20"/>
          <w:lang w:val="en-DE"/>
        </w:rPr>
        <w:t>100</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8CEA431" w:rsidR="00644FF1" w:rsidRPr="00107C20" w:rsidRDefault="00C60EDA" w:rsidP="005A6956">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(UTC+8)</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(UTC+8)</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55705822" w14:textId="1E7BB109" w:rsidR="002D1564" w:rsidRPr="004D3097" w:rsidRDefault="005D4D20" w:rsidP="002D1564">
            <w:pPr>
              <w:spacing w:after="0"/>
              <w:rPr>
                <w:rFonts w:ascii="Arial" w:hAnsi="Arial" w:cs="Arial"/>
                <w:sz w:val="14"/>
                <w:szCs w:val="14"/>
                <w:lang w:val="en-US"/>
              </w:rPr>
            </w:pPr>
            <w:hyperlink r:id="rId9" w:tgtFrame="_blank" w:history="1">
              <w:r w:rsidR="00C13503">
                <w:rPr>
                  <w:rStyle w:val="Hyperlink"/>
                  <w:rFonts w:ascii="Arial" w:hAnsi="Arial" w:cs="Arial"/>
                  <w:sz w:val="14"/>
                  <w:szCs w:val="14"/>
                  <w:lang w:val="en-US"/>
                </w:rPr>
                <w:t>CP</w:t>
              </w:r>
              <w:r w:rsidR="00C13503">
                <w:rPr>
                  <w:rStyle w:val="Hyperlink"/>
                  <w:rFonts w:ascii="Arial" w:hAnsi="Arial" w:cs="Arial"/>
                  <w:sz w:val="14"/>
                  <w:szCs w:val="14"/>
                  <w:lang w:val="en-US"/>
                </w:rPr>
                <w:noBreakHyphen/>
                <w:t>23</w:t>
              </w:r>
              <w:r w:rsidR="004F5561">
                <w:rPr>
                  <w:rStyle w:val="Hyperlink"/>
                  <w:rFonts w:ascii="Arial" w:hAnsi="Arial" w:cs="Arial"/>
                  <w:sz w:val="14"/>
                  <w:szCs w:val="14"/>
                  <w:lang w:val="en-DE"/>
                </w:rPr>
                <w:t>1</w:t>
              </w:r>
              <w:r w:rsidR="00C13503">
                <w:rPr>
                  <w:rStyle w:val="Hyperlink"/>
                  <w:rFonts w:ascii="Arial" w:hAnsi="Arial" w:cs="Arial"/>
                  <w:sz w:val="14"/>
                  <w:szCs w:val="14"/>
                  <w:lang w:val="en-US"/>
                </w:rPr>
                <w:t xml:space="preserve">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06748B0"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8A079F">
              <w:rPr>
                <w:rFonts w:ascii="Arial" w:hAnsi="Arial" w:cs="Arial"/>
              </w:rPr>
              <w:t>Meeting dates:</w:t>
            </w:r>
          </w:p>
          <w:p w14:paraId="055C6766" w14:textId="77777777" w:rsidR="003E444D" w:rsidRPr="005D1013" w:rsidRDefault="003E444D" w:rsidP="003E444D">
            <w:pPr>
              <w:rPr>
                <w:rFonts w:ascii="Arial" w:hAnsi="Arial" w:cs="Arial"/>
                <w:lang w:val="en-US"/>
              </w:rPr>
            </w:pPr>
            <w:r w:rsidRPr="005D1013">
              <w:rPr>
                <w:rFonts w:ascii="Arial" w:hAnsi="Arial" w:cs="Arial"/>
                <w:lang w:val="en-US"/>
              </w:rPr>
              <w:t xml:space="preserve">This meeting will be held: </w:t>
            </w:r>
          </w:p>
          <w:p w14:paraId="44F77744" w14:textId="7783E48D" w:rsidR="003E444D" w:rsidRPr="00AD2809" w:rsidRDefault="003E444D" w:rsidP="00A869A9">
            <w:pPr>
              <w:numPr>
                <w:ilvl w:val="0"/>
                <w:numId w:val="22"/>
              </w:numPr>
              <w:tabs>
                <w:tab w:val="clear" w:pos="720"/>
                <w:tab w:val="num" w:pos="380"/>
              </w:tabs>
              <w:ind w:left="380" w:hanging="283"/>
              <w:rPr>
                <w:rFonts w:ascii="Arial" w:hAnsi="Arial" w:cs="Arial"/>
                <w:lang w:val="en-US"/>
              </w:rPr>
            </w:pPr>
            <w:r w:rsidRPr="005D1013">
              <w:rPr>
                <w:rFonts w:ascii="Arial" w:hAnsi="Arial" w:cs="Arial"/>
                <w:lang w:val="en-US"/>
              </w:rPr>
              <w:t xml:space="preserve">From </w:t>
            </w:r>
            <w:r>
              <w:rPr>
                <w:rFonts w:ascii="Arial" w:hAnsi="Arial" w:cs="Arial"/>
                <w:lang w:val="en-US"/>
              </w:rPr>
              <w:t xml:space="preserve">Mon, </w:t>
            </w:r>
            <w:r w:rsidR="00A869A9">
              <w:rPr>
                <w:rFonts w:ascii="Arial" w:hAnsi="Arial" w:cs="Arial"/>
                <w:lang w:val="en-DE"/>
              </w:rPr>
              <w:t>June</w:t>
            </w:r>
            <w:r>
              <w:rPr>
                <w:rFonts w:ascii="Arial" w:hAnsi="Arial" w:cs="Arial"/>
                <w:lang w:val="en-US"/>
              </w:rPr>
              <w:t xml:space="preserve"> </w:t>
            </w:r>
            <w:r w:rsidR="00A869A9">
              <w:rPr>
                <w:rFonts w:ascii="Arial" w:hAnsi="Arial" w:cs="Arial"/>
                <w:lang w:val="en-DE"/>
              </w:rPr>
              <w:t>12</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sidR="00A869A9">
              <w:rPr>
                <w:rFonts w:ascii="Arial" w:hAnsi="Arial" w:cs="Arial"/>
                <w:lang w:val="en-DE"/>
              </w:rPr>
              <w:t>(UTC+8)</w:t>
            </w:r>
          </w:p>
          <w:p w14:paraId="64A742EB" w14:textId="566589B6" w:rsidR="003E444D" w:rsidRPr="003E444D" w:rsidRDefault="003E444D" w:rsidP="00A869A9">
            <w:pPr>
              <w:numPr>
                <w:ilvl w:val="0"/>
                <w:numId w:val="22"/>
              </w:numPr>
              <w:tabs>
                <w:tab w:val="clear" w:pos="720"/>
                <w:tab w:val="num" w:pos="380"/>
              </w:tabs>
              <w:ind w:left="380" w:hanging="283"/>
              <w:rPr>
                <w:rFonts w:ascii="Arial" w:hAnsi="Arial" w:cs="Arial"/>
                <w:lang w:val="en-US"/>
              </w:rPr>
            </w:pPr>
            <w:r w:rsidRPr="003E444D">
              <w:rPr>
                <w:rFonts w:ascii="Arial" w:hAnsi="Arial" w:cs="Arial"/>
                <w:lang w:val="en-US"/>
              </w:rPr>
              <w:t xml:space="preserve">Until Tue, </w:t>
            </w:r>
            <w:r w:rsidR="00A869A9">
              <w:rPr>
                <w:rFonts w:ascii="Arial" w:hAnsi="Arial" w:cs="Arial"/>
                <w:lang w:val="en-DE"/>
              </w:rPr>
              <w:t>June</w:t>
            </w:r>
            <w:r w:rsidRPr="003E444D">
              <w:rPr>
                <w:rFonts w:ascii="Arial" w:hAnsi="Arial" w:cs="Arial"/>
                <w:lang w:val="en-US"/>
              </w:rPr>
              <w:t xml:space="preserve"> </w:t>
            </w:r>
            <w:r w:rsidR="00A869A9">
              <w:rPr>
                <w:rFonts w:ascii="Arial" w:hAnsi="Arial" w:cs="Arial"/>
                <w:lang w:val="en-DE"/>
              </w:rPr>
              <w:t>13</w:t>
            </w:r>
            <w:r w:rsidRPr="003E444D">
              <w:rPr>
                <w:rFonts w:ascii="Arial" w:hAnsi="Arial" w:cs="Arial"/>
                <w:lang w:val="en-US"/>
              </w:rPr>
              <w:t xml:space="preserve">, 2023, 17h30 </w:t>
            </w:r>
            <w:r w:rsidR="00A869A9">
              <w:rPr>
                <w:rFonts w:ascii="Arial" w:hAnsi="Arial" w:cs="Arial"/>
                <w:lang w:val="en-DE"/>
              </w:rPr>
              <w:t>(UTC+8)</w:t>
            </w:r>
          </w:p>
          <w:p w14:paraId="7FBF1BB1" w14:textId="77777777" w:rsidR="003E444D" w:rsidRPr="005D1013" w:rsidRDefault="003E444D" w:rsidP="003E444D">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61964BD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5DE8385E" w14:textId="77777777" w:rsidR="003E444D" w:rsidRPr="008A079F" w:rsidRDefault="003E444D" w:rsidP="003E444D">
            <w:pPr>
              <w:rPr>
                <w:rFonts w:ascii="Arial" w:hAnsi="Arial" w:cs="Arial"/>
              </w:rPr>
            </w:pPr>
            <w:r w:rsidRPr="008A079F">
              <w:rPr>
                <w:rFonts w:ascii="Arial" w:hAnsi="Arial" w:cs="Arial"/>
              </w:rPr>
              <w:t xml:space="preserve">The CT email reflector will be used: </w:t>
            </w:r>
            <w:hyperlink r:id="rId10" w:history="1">
              <w:r w:rsidRPr="008A079F">
                <w:rPr>
                  <w:rStyle w:val="Hyperlink"/>
                  <w:rFonts w:ascii="Arial" w:hAnsi="Arial" w:cs="Arial"/>
                </w:rPr>
                <w:t>3GPP_TSG_CT@list.etsi.org</w:t>
              </w:r>
            </w:hyperlink>
            <w:r w:rsidRPr="008A079F">
              <w:rPr>
                <w:rFonts w:ascii="Arial" w:hAnsi="Arial" w:cs="Arial"/>
              </w:rPr>
              <w:t xml:space="preserve"> </w:t>
            </w:r>
          </w:p>
          <w:p w14:paraId="30C75002"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695518BE" w14:textId="77777777" w:rsidR="003E444D" w:rsidRPr="005D1013" w:rsidRDefault="003E444D" w:rsidP="003E444D">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00A31DD3" w14:textId="77777777" w:rsidR="003E444D" w:rsidRPr="00F626E1" w:rsidRDefault="003E444D" w:rsidP="003E444D">
            <w:pPr>
              <w:rPr>
                <w:rFonts w:ascii="Arial" w:hAnsi="Arial" w:cs="Arial"/>
                <w:lang w:val="en-US"/>
              </w:rPr>
            </w:pPr>
            <w:r w:rsidRPr="00F626E1">
              <w:rPr>
                <w:rFonts w:ascii="Arial" w:hAnsi="Arial" w:cs="Arial"/>
                <w:lang w:val="en-US"/>
              </w:rPr>
              <w:t>Team Meeting Sessions for remote participants</w:t>
            </w:r>
          </w:p>
          <w:p w14:paraId="0CBBD13E" w14:textId="77777777" w:rsidR="003E444D" w:rsidRPr="00F626E1" w:rsidRDefault="003E444D" w:rsidP="003E444D">
            <w:pPr>
              <w:pStyle w:val="ListParagraph"/>
              <w:numPr>
                <w:ilvl w:val="0"/>
                <w:numId w:val="28"/>
              </w:numPr>
              <w:rPr>
                <w:rFonts w:ascii="Arial" w:hAnsi="Arial" w:cs="Arial"/>
                <w:lang w:val="en-US"/>
              </w:rPr>
            </w:pPr>
            <w:r w:rsidRPr="00F626E1">
              <w:rPr>
                <w:rFonts w:ascii="Arial" w:hAnsi="Arial" w:cs="Arial"/>
                <w:lang w:val="en-US"/>
              </w:rPr>
              <w:t>in listen-only mode</w:t>
            </w:r>
          </w:p>
          <w:p w14:paraId="1C56E3BC" w14:textId="77777777" w:rsidR="003E444D" w:rsidRPr="00F626E1" w:rsidRDefault="003E444D" w:rsidP="003E444D">
            <w:pPr>
              <w:pStyle w:val="ListParagraph"/>
              <w:numPr>
                <w:ilvl w:val="0"/>
                <w:numId w:val="28"/>
              </w:numPr>
              <w:rPr>
                <w:rFonts w:ascii="Arial" w:hAnsi="Arial" w:cs="Arial"/>
                <w:lang w:val="en-US"/>
              </w:rPr>
            </w:pPr>
            <w:r w:rsidRPr="00F626E1">
              <w:rPr>
                <w:rFonts w:ascii="Arial" w:hAnsi="Arial" w:cs="Arial"/>
                <w:lang w:val="en-US"/>
              </w:rPr>
              <w:t>Sharing of documents being projected in the meeting room</w:t>
            </w:r>
          </w:p>
          <w:p w14:paraId="4C6B68B8" w14:textId="29E436A1" w:rsidR="003E444D" w:rsidRPr="003E444D" w:rsidRDefault="003E444D" w:rsidP="003E444D">
            <w:pPr>
              <w:rPr>
                <w:rFonts w:ascii="Arial" w:hAnsi="Arial" w:cs="Arial"/>
                <w:lang w:val="en-US"/>
              </w:rPr>
            </w:pPr>
            <w:r w:rsidRPr="003E444D">
              <w:rPr>
                <w:rFonts w:ascii="Arial" w:hAnsi="Arial" w:cs="Arial"/>
                <w:lang w:val="en-US"/>
              </w:rPr>
              <w:t xml:space="preserve">Mon,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12</w:t>
            </w:r>
            <w:r w:rsidRPr="003E444D">
              <w:rPr>
                <w:rFonts w:ascii="Arial" w:hAnsi="Arial" w:cs="Arial"/>
                <w:lang w:val="en-US"/>
              </w:rPr>
              <w:t xml:space="preserve">: 09h00-17h30 </w:t>
            </w:r>
            <w:r w:rsidR="00A869A9">
              <w:rPr>
                <w:rFonts w:ascii="Arial" w:hAnsi="Arial" w:cs="Arial"/>
                <w:lang w:val="en-DE"/>
              </w:rPr>
              <w:t>TWT (UTC+8)</w:t>
            </w:r>
          </w:p>
          <w:p w14:paraId="4F9D2CA1" w14:textId="5A8BED4F" w:rsidR="003E444D" w:rsidRPr="003E444D" w:rsidRDefault="003E444D" w:rsidP="003E444D">
            <w:pPr>
              <w:rPr>
                <w:rFonts w:ascii="Arial" w:hAnsi="Arial" w:cs="Arial"/>
                <w:lang w:val="en-US"/>
              </w:rPr>
            </w:pPr>
            <w:r w:rsidRPr="003E444D">
              <w:rPr>
                <w:rFonts w:ascii="Arial" w:hAnsi="Arial" w:cs="Arial"/>
                <w:lang w:val="en-US"/>
              </w:rPr>
              <w:t xml:space="preserve">Tue,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13</w:t>
            </w:r>
            <w:r w:rsidRPr="003E444D">
              <w:rPr>
                <w:rFonts w:ascii="Arial" w:hAnsi="Arial" w:cs="Arial"/>
                <w:lang w:val="en-US"/>
              </w:rPr>
              <w:t xml:space="preserve">:  09h00-17h30 </w:t>
            </w:r>
            <w:r w:rsidR="00A869A9">
              <w:rPr>
                <w:rFonts w:ascii="Arial" w:hAnsi="Arial" w:cs="Arial"/>
                <w:lang w:val="en-DE"/>
              </w:rPr>
              <w:t>TWT (UTC+8)</w:t>
            </w:r>
          </w:p>
          <w:p w14:paraId="5BC5ED1C" w14:textId="77777777" w:rsidR="003E444D" w:rsidRPr="000628E7"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53263618" w14:textId="6F92C44E" w:rsidR="003E444D" w:rsidRPr="005D1013" w:rsidRDefault="003E444D" w:rsidP="003E444D">
            <w:pPr>
              <w:rPr>
                <w:rFonts w:ascii="Arial" w:hAnsi="Arial" w:cs="Arial"/>
                <w:lang w:val="en-US"/>
              </w:rPr>
            </w:pPr>
            <w:r w:rsidRPr="005D1013">
              <w:rPr>
                <w:rFonts w:ascii="Arial" w:hAnsi="Arial" w:cs="Arial"/>
                <w:lang w:val="en-US"/>
              </w:rPr>
              <w:t>In the document CP-2</w:t>
            </w:r>
            <w:r>
              <w:rPr>
                <w:rFonts w:ascii="Arial" w:hAnsi="Arial" w:cs="Arial"/>
                <w:lang w:val="en-US"/>
              </w:rPr>
              <w:t>3</w:t>
            </w:r>
            <w:r w:rsidR="00A869A9">
              <w:rPr>
                <w:rFonts w:ascii="Arial" w:hAnsi="Arial" w:cs="Arial"/>
                <w:lang w:val="en-DE"/>
              </w:rPr>
              <w:t>1</w:t>
            </w:r>
            <w:r w:rsidRPr="005D1013">
              <w:rPr>
                <w:rFonts w:ascii="Arial" w:hAnsi="Arial" w:cs="Arial"/>
                <w:lang w:val="en-US"/>
              </w:rPr>
              <w:t>002, you will find useful info regarding:</w:t>
            </w:r>
          </w:p>
          <w:p w14:paraId="7BF6184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General meeting info</w:t>
            </w:r>
          </w:p>
          <w:p w14:paraId="2B0E224D"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Deadlines</w:t>
            </w:r>
          </w:p>
          <w:p w14:paraId="5846BAF7"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Recommendations on the email exchange</w:t>
            </w:r>
          </w:p>
          <w:p w14:paraId="2C7F6B2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lastRenderedPageBreak/>
              <w:t>Details on the approval process</w:t>
            </w:r>
          </w:p>
          <w:p w14:paraId="2F3E6D58"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Use of Microsoft Teams Meeting</w:t>
            </w:r>
          </w:p>
          <w:p w14:paraId="08F588F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A6A5845" w14:textId="33EAE4E9"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sidR="00A869A9">
              <w:rPr>
                <w:rFonts w:ascii="Arial" w:hAnsi="Arial" w:cs="Arial"/>
                <w:b/>
                <w:bCs/>
                <w:sz w:val="18"/>
                <w:szCs w:val="18"/>
                <w:lang w:val="en-DE"/>
              </w:rPr>
              <w:t>100</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sidR="00A869A9">
              <w:rPr>
                <w:rFonts w:ascii="Arial" w:hAnsi="Arial" w:cs="Arial"/>
                <w:b/>
                <w:bCs/>
                <w:sz w:val="18"/>
                <w:szCs w:val="18"/>
                <w:lang w:val="en-DE"/>
              </w:rPr>
              <w:t>June</w:t>
            </w:r>
            <w:r>
              <w:rPr>
                <w:rFonts w:ascii="Arial" w:hAnsi="Arial" w:cs="Arial"/>
                <w:b/>
                <w:bCs/>
                <w:sz w:val="18"/>
                <w:szCs w:val="18"/>
                <w:lang w:val="en-US"/>
              </w:rPr>
              <w:t xml:space="preserve"> </w:t>
            </w:r>
            <w:r w:rsidR="00A869A9">
              <w:rPr>
                <w:rFonts w:ascii="Arial" w:hAnsi="Arial" w:cs="Arial"/>
                <w:b/>
                <w:bCs/>
                <w:sz w:val="18"/>
                <w:szCs w:val="18"/>
                <w:lang w:val="en-DE"/>
              </w:rPr>
              <w:t>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sidR="00A869A9" w:rsidRPr="00A869A9">
              <w:rPr>
                <w:rFonts w:ascii="Arial" w:hAnsi="Arial" w:cs="Arial"/>
                <w:b/>
                <w:bCs/>
                <w:sz w:val="18"/>
                <w:szCs w:val="18"/>
                <w:lang w:val="en-US"/>
              </w:rPr>
              <w:t>(UTC+8)</w:t>
            </w:r>
          </w:p>
          <w:p w14:paraId="1E708020" w14:textId="0E11B0D3" w:rsidR="003E444D" w:rsidRPr="001B15A5"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sidR="004F5561">
              <w:rPr>
                <w:rFonts w:ascii="Arial" w:hAnsi="Arial" w:cs="Arial"/>
                <w:b/>
                <w:bCs/>
                <w:sz w:val="18"/>
                <w:szCs w:val="18"/>
                <w:lang w:val="en-DE"/>
              </w:rPr>
              <w:t>June</w:t>
            </w:r>
            <w:r>
              <w:rPr>
                <w:rFonts w:ascii="Arial" w:hAnsi="Arial" w:cs="Arial"/>
                <w:b/>
                <w:bCs/>
                <w:sz w:val="18"/>
                <w:szCs w:val="18"/>
                <w:lang w:val="en-US"/>
              </w:rPr>
              <w:t xml:space="preserve"> </w:t>
            </w:r>
            <w:proofErr w:type="gramStart"/>
            <w:r w:rsidR="004F5561">
              <w:rPr>
                <w:rFonts w:ascii="Arial" w:hAnsi="Arial" w:cs="Arial"/>
                <w:b/>
                <w:bCs/>
                <w:sz w:val="18"/>
                <w:szCs w:val="18"/>
                <w:lang w:val="en-DE"/>
              </w:rPr>
              <w:t>1</w:t>
            </w:r>
            <w:r>
              <w:rPr>
                <w:rFonts w:ascii="Arial" w:hAnsi="Arial" w:cs="Arial"/>
                <w:b/>
                <w:bCs/>
                <w:sz w:val="18"/>
                <w:szCs w:val="18"/>
                <w:lang w:val="en-US"/>
              </w:rPr>
              <w:t>2</w:t>
            </w:r>
            <w:r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 xml:space="preserve">30 </w:t>
            </w:r>
            <w:r w:rsidR="00A869A9" w:rsidRPr="00A869A9">
              <w:rPr>
                <w:rFonts w:ascii="Arial" w:hAnsi="Arial" w:cs="Arial"/>
                <w:b/>
                <w:bCs/>
                <w:sz w:val="18"/>
                <w:szCs w:val="18"/>
                <w:lang w:val="en-US"/>
              </w:rPr>
              <w:t>(UTC+8)</w:t>
            </w:r>
          </w:p>
          <w:p w14:paraId="5CF00BB0" w14:textId="43DB9F6A"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7FFD4463"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AAC293F" w14:textId="3CB356F9"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(e.g. company contributions to plenary, i.e. marked red in agenda)</w:t>
            </w:r>
          </w:p>
          <w:p w14:paraId="49B73EC9"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5F08A4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7F47BF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094372FE"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7B9F34B7" w14:textId="0E5EBF93"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sidR="004F5561">
              <w:rPr>
                <w:rFonts w:ascii="Arial" w:hAnsi="Arial" w:cs="Arial"/>
                <w:b/>
                <w:bCs/>
                <w:sz w:val="18"/>
                <w:szCs w:val="18"/>
                <w:lang w:val="en-DE"/>
              </w:rPr>
              <w:t>June</w:t>
            </w:r>
            <w:r>
              <w:rPr>
                <w:rFonts w:ascii="Arial" w:hAnsi="Arial" w:cs="Arial"/>
                <w:b/>
                <w:bCs/>
                <w:sz w:val="18"/>
                <w:szCs w:val="18"/>
                <w:lang w:val="en-US"/>
              </w:rPr>
              <w:t xml:space="preserve"> </w:t>
            </w:r>
            <w:proofErr w:type="gramStart"/>
            <w:r w:rsidR="004F5561">
              <w:rPr>
                <w:rFonts w:ascii="Arial" w:hAnsi="Arial" w:cs="Arial"/>
                <w:b/>
                <w:bCs/>
                <w:sz w:val="18"/>
                <w:szCs w:val="18"/>
                <w:lang w:val="en-DE"/>
              </w:rPr>
              <w:t>13</w:t>
            </w:r>
            <w:r w:rsidRPr="005D1013">
              <w:rPr>
                <w:rFonts w:ascii="Arial" w:hAnsi="Arial" w:cs="Arial"/>
                <w:b/>
                <w:bCs/>
                <w:sz w:val="18"/>
                <w:szCs w:val="18"/>
                <w:lang w:val="en-US"/>
              </w:rPr>
              <w:t xml:space="preserve">,  </w:t>
            </w:r>
            <w:r>
              <w:rPr>
                <w:rFonts w:ascii="Arial" w:hAnsi="Arial" w:cs="Arial"/>
                <w:b/>
                <w:bCs/>
                <w:sz w:val="18"/>
                <w:szCs w:val="18"/>
                <w:lang w:val="en-US"/>
              </w:rPr>
              <w:t>09</w:t>
            </w:r>
            <w:proofErr w:type="gramEnd"/>
            <w:r>
              <w:rPr>
                <w:rFonts w:ascii="Arial" w:hAnsi="Arial" w:cs="Arial"/>
                <w:b/>
                <w:bCs/>
                <w:sz w:val="18"/>
                <w:szCs w:val="18"/>
                <w:lang w:val="en-US"/>
              </w:rPr>
              <w:t xml:space="preserve">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sidR="004F5561" w:rsidRPr="00A869A9">
              <w:rPr>
                <w:rFonts w:ascii="Arial" w:hAnsi="Arial" w:cs="Arial"/>
                <w:b/>
                <w:bCs/>
                <w:sz w:val="18"/>
                <w:szCs w:val="18"/>
                <w:lang w:val="en-US"/>
              </w:rPr>
              <w:t>(UTC+8)</w:t>
            </w:r>
            <w:r w:rsidRPr="005D1013">
              <w:rPr>
                <w:rFonts w:ascii="Arial" w:hAnsi="Arial" w:cs="Arial"/>
                <w:b/>
                <w:bCs/>
                <w:sz w:val="18"/>
                <w:szCs w:val="18"/>
                <w:lang w:val="en-US"/>
              </w:rPr>
              <w:t xml:space="preserve"> </w:t>
            </w:r>
          </w:p>
          <w:p w14:paraId="25B64465"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5C6AB087"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4032315" w14:textId="3905C3F5"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07658FA9"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5E44EE41"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157525BB"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4A3542E9" w14:textId="5BB50810"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4F5561">
              <w:rPr>
                <w:rFonts w:ascii="Arial" w:hAnsi="Arial" w:cs="Arial"/>
                <w:b/>
                <w:bCs/>
                <w:sz w:val="18"/>
                <w:szCs w:val="18"/>
                <w:lang w:val="en-DE"/>
              </w:rPr>
              <w:t>100</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sidR="004F5561">
              <w:rPr>
                <w:rFonts w:ascii="Arial" w:hAnsi="Arial" w:cs="Arial"/>
                <w:b/>
                <w:bCs/>
                <w:sz w:val="18"/>
                <w:szCs w:val="18"/>
                <w:lang w:val="en-DE"/>
              </w:rPr>
              <w:t>June</w:t>
            </w:r>
            <w:r>
              <w:rPr>
                <w:rFonts w:ascii="Arial" w:hAnsi="Arial" w:cs="Arial"/>
                <w:b/>
                <w:bCs/>
                <w:sz w:val="18"/>
                <w:szCs w:val="18"/>
                <w:lang w:val="en-US"/>
              </w:rPr>
              <w:t xml:space="preserve"> </w:t>
            </w:r>
            <w:r w:rsidR="004F5561">
              <w:rPr>
                <w:rFonts w:ascii="Arial" w:hAnsi="Arial" w:cs="Arial"/>
                <w:b/>
                <w:bCs/>
                <w:sz w:val="18"/>
                <w:szCs w:val="18"/>
                <w:lang w:val="en-DE"/>
              </w:rPr>
              <w:t>13</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sidR="004F5561" w:rsidRPr="00A869A9">
              <w:rPr>
                <w:rFonts w:ascii="Arial" w:hAnsi="Arial" w:cs="Arial"/>
                <w:b/>
                <w:bCs/>
                <w:sz w:val="18"/>
                <w:szCs w:val="18"/>
                <w:lang w:val="en-US"/>
              </w:rPr>
              <w:t>(UTC+8)</w:t>
            </w:r>
          </w:p>
          <w:p w14:paraId="7854C58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6493D45" w14:textId="58071099"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t>Fri</w:t>
            </w:r>
            <w:r w:rsidRPr="003E444D">
              <w:rPr>
                <w:rFonts w:ascii="Arial" w:hAnsi="Arial" w:cs="Arial"/>
                <w:sz w:val="14"/>
                <w:szCs w:val="14"/>
                <w:lang w:val="en-US"/>
              </w:rPr>
              <w:tab/>
              <w:t>2</w:t>
            </w:r>
            <w:r w:rsidR="005D4D20">
              <w:rPr>
                <w:rFonts w:ascii="Arial" w:hAnsi="Arial" w:cs="Arial"/>
                <w:sz w:val="14"/>
                <w:szCs w:val="14"/>
                <w:lang w:val="en-DE"/>
              </w:rPr>
              <w:t>6</w:t>
            </w:r>
            <w:r w:rsidRPr="003E444D">
              <w:rPr>
                <w:rFonts w:ascii="Arial" w:hAnsi="Arial" w:cs="Arial"/>
                <w:sz w:val="14"/>
                <w:szCs w:val="14"/>
                <w:lang w:val="en-US"/>
              </w:rPr>
              <w:t>.0</w:t>
            </w:r>
            <w:r w:rsidR="0006270F">
              <w:rPr>
                <w:rFonts w:ascii="Arial" w:hAnsi="Arial" w:cs="Arial"/>
                <w:sz w:val="14"/>
                <w:szCs w:val="14"/>
                <w:lang w:val="en-DE"/>
              </w:rPr>
              <w:t>6</w:t>
            </w:r>
            <w:r w:rsidRPr="003E444D">
              <w:rPr>
                <w:rFonts w:ascii="Arial" w:hAnsi="Arial" w:cs="Arial"/>
                <w:sz w:val="14"/>
                <w:szCs w:val="14"/>
                <w:lang w:val="en-US"/>
              </w:rPr>
              <w:t>.2023 13:00 UTC</w:t>
            </w:r>
          </w:p>
          <w:p w14:paraId="52C06E83" w14:textId="22445BB6"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w:t>
            </w:r>
            <w:r w:rsidR="005D4D20">
              <w:rPr>
                <w:rFonts w:ascii="Arial" w:hAnsi="Arial" w:cs="Arial"/>
                <w:sz w:val="14"/>
                <w:szCs w:val="14"/>
                <w:lang w:val="en-DE"/>
              </w:rPr>
              <w:t>1</w:t>
            </w:r>
            <w:r w:rsidRPr="003E444D">
              <w:rPr>
                <w:rFonts w:ascii="Arial" w:hAnsi="Arial" w:cs="Arial"/>
                <w:sz w:val="14"/>
                <w:szCs w:val="14"/>
                <w:lang w:val="en-US"/>
              </w:rPr>
              <w:t>.0</w:t>
            </w:r>
            <w:r w:rsidR="006A4BE8">
              <w:rPr>
                <w:rFonts w:ascii="Arial" w:hAnsi="Arial" w:cs="Arial"/>
                <w:sz w:val="14"/>
                <w:szCs w:val="14"/>
                <w:lang w:val="en-DE"/>
              </w:rPr>
              <w:t>6</w:t>
            </w:r>
            <w:r w:rsidRPr="003E444D">
              <w:rPr>
                <w:rFonts w:ascii="Arial" w:hAnsi="Arial" w:cs="Arial"/>
                <w:sz w:val="14"/>
                <w:szCs w:val="14"/>
                <w:lang w:val="en-US"/>
              </w:rPr>
              <w:t>.2023 22:30 UTC</w:t>
            </w:r>
          </w:p>
          <w:p w14:paraId="3B5C6764" w14:textId="0E9F7244"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w:t>
            </w:r>
            <w:proofErr w:type="spellStart"/>
            <w:r w:rsidRPr="003E444D">
              <w:rPr>
                <w:rFonts w:ascii="Arial" w:hAnsi="Arial" w:cs="Arial"/>
                <w:sz w:val="14"/>
                <w:szCs w:val="14"/>
                <w:lang w:val="en-US"/>
              </w:rPr>
              <w:t>Tdoc</w:t>
            </w:r>
            <w:proofErr w:type="spellEnd"/>
            <w:r w:rsidRPr="003E444D">
              <w:rPr>
                <w:rFonts w:ascii="Arial" w:hAnsi="Arial" w:cs="Arial"/>
                <w:sz w:val="14"/>
                <w:szCs w:val="14"/>
                <w:lang w:val="en-US"/>
              </w:rPr>
              <w:t xml:space="preserve"> submission</w:t>
            </w:r>
            <w:r w:rsidR="00116291">
              <w:rPr>
                <w:rFonts w:ascii="Arial" w:hAnsi="Arial" w:cs="Arial"/>
                <w:sz w:val="14"/>
                <w:szCs w:val="14"/>
                <w:lang w:val="en-US"/>
              </w:rPr>
              <w:tab/>
            </w:r>
            <w:r w:rsidRPr="003E444D">
              <w:rPr>
                <w:rFonts w:ascii="Arial" w:hAnsi="Arial" w:cs="Arial"/>
                <w:sz w:val="14"/>
                <w:szCs w:val="14"/>
                <w:lang w:val="en-US"/>
              </w:rPr>
              <w:t xml:space="preserve">Fri </w:t>
            </w:r>
            <w:r w:rsidRPr="003E444D">
              <w:rPr>
                <w:rFonts w:ascii="Arial" w:hAnsi="Arial" w:cs="Arial"/>
                <w:sz w:val="14"/>
                <w:szCs w:val="14"/>
                <w:lang w:val="en-US"/>
              </w:rPr>
              <w:tab/>
            </w:r>
            <w:r w:rsidR="00116291">
              <w:rPr>
                <w:rFonts w:ascii="Arial" w:hAnsi="Arial" w:cs="Arial"/>
                <w:sz w:val="14"/>
                <w:szCs w:val="14"/>
                <w:lang w:val="en-DE"/>
              </w:rPr>
              <w:t>02</w:t>
            </w:r>
            <w:r w:rsidRPr="003E444D">
              <w:rPr>
                <w:rFonts w:ascii="Arial" w:hAnsi="Arial" w:cs="Arial"/>
                <w:sz w:val="14"/>
                <w:szCs w:val="14"/>
                <w:lang w:val="en-US"/>
              </w:rPr>
              <w:t>.0</w:t>
            </w:r>
            <w:r w:rsidR="00116291">
              <w:rPr>
                <w:rFonts w:ascii="Arial" w:hAnsi="Arial" w:cs="Arial"/>
                <w:sz w:val="14"/>
                <w:szCs w:val="14"/>
                <w:lang w:val="en-DE"/>
              </w:rPr>
              <w:t>6</w:t>
            </w:r>
            <w:r w:rsidRPr="003E444D">
              <w:rPr>
                <w:rFonts w:ascii="Arial" w:hAnsi="Arial" w:cs="Arial"/>
                <w:sz w:val="14"/>
                <w:szCs w:val="14"/>
                <w:lang w:val="en-US"/>
              </w:rPr>
              <w:t>.2023 22:30 UTC</w:t>
            </w:r>
          </w:p>
          <w:p w14:paraId="62F72BF6" w14:textId="764448E0"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lang w:val="en-DE"/>
              </w:rPr>
              <w:t>05</w:t>
            </w:r>
            <w:r w:rsidRPr="003E444D">
              <w:rPr>
                <w:rFonts w:ascii="Arial" w:hAnsi="Arial" w:cs="Arial"/>
                <w:sz w:val="14"/>
                <w:szCs w:val="14"/>
                <w:lang w:val="en-US"/>
              </w:rPr>
              <w:t>.03.2023 08:00 UTC</w:t>
            </w:r>
          </w:p>
          <w:p w14:paraId="3F5E64E4" w14:textId="4068DAAA"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r>
            <w:r w:rsidR="00116291">
              <w:rPr>
                <w:rFonts w:ascii="Arial" w:hAnsi="Arial" w:cs="Arial"/>
                <w:sz w:val="14"/>
                <w:szCs w:val="14"/>
                <w:lang w:val="en-DE"/>
              </w:rPr>
              <w:t>09</w:t>
            </w:r>
            <w:r w:rsidRPr="003E444D">
              <w:rPr>
                <w:rFonts w:ascii="Arial" w:hAnsi="Arial" w:cs="Arial"/>
                <w:sz w:val="14"/>
                <w:szCs w:val="14"/>
                <w:lang w:val="en-US"/>
              </w:rPr>
              <w:t>.0</w:t>
            </w:r>
            <w:r w:rsidR="00116291">
              <w:rPr>
                <w:rFonts w:ascii="Arial" w:hAnsi="Arial" w:cs="Arial"/>
                <w:sz w:val="14"/>
                <w:szCs w:val="14"/>
                <w:lang w:val="en-DE"/>
              </w:rPr>
              <w:t>6</w:t>
            </w:r>
            <w:r w:rsidRPr="003E444D">
              <w:rPr>
                <w:rFonts w:ascii="Arial" w:hAnsi="Arial" w:cs="Arial"/>
                <w:sz w:val="14"/>
                <w:szCs w:val="14"/>
                <w:lang w:val="en-US"/>
              </w:rPr>
              <w:t>.2023 22:30 UTC</w:t>
            </w:r>
          </w:p>
          <w:p w14:paraId="23516794" w14:textId="5BA74F3B" w:rsidR="003E444D" w:rsidRPr="001122A3" w:rsidRDefault="003E444D" w:rsidP="001122A3">
            <w:pPr>
              <w:tabs>
                <w:tab w:val="left" w:pos="1939"/>
                <w:tab w:val="left" w:pos="2506"/>
              </w:tabs>
              <w:overflowPunct/>
              <w:autoSpaceDE/>
              <w:autoSpaceDN/>
              <w:adjustRightInd/>
              <w:spacing w:after="0"/>
              <w:textAlignment w:val="auto"/>
              <w:rPr>
                <w:rFonts w:ascii="Arial" w:hAnsi="Arial" w:cs="Arial"/>
                <w:sz w:val="14"/>
                <w:szCs w:val="14"/>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lang w:val="en-DE"/>
              </w:rPr>
              <w:t>1</w:t>
            </w:r>
            <w:r w:rsidRPr="003E444D">
              <w:rPr>
                <w:rFonts w:ascii="Arial" w:hAnsi="Arial" w:cs="Arial"/>
                <w:sz w:val="14"/>
                <w:szCs w:val="14"/>
                <w:lang w:val="en-US"/>
              </w:rPr>
              <w:t>2.0</w:t>
            </w:r>
            <w:r w:rsidR="006A4BE8">
              <w:rPr>
                <w:rFonts w:ascii="Arial" w:hAnsi="Arial" w:cs="Arial"/>
                <w:sz w:val="14"/>
                <w:szCs w:val="14"/>
                <w:lang w:val="en-DE"/>
              </w:rPr>
              <w:t>6</w:t>
            </w:r>
            <w:r w:rsidRPr="003E444D">
              <w:rPr>
                <w:rFonts w:ascii="Arial" w:hAnsi="Arial" w:cs="Arial"/>
                <w:sz w:val="14"/>
                <w:szCs w:val="14"/>
                <w:lang w:val="en-US"/>
              </w:rPr>
              <w:t>.2023 22:30 UTC</w:t>
            </w:r>
            <w:r w:rsidR="001122A3">
              <w:rPr>
                <w:rFonts w:ascii="Arial" w:hAnsi="Arial" w:cs="Arial"/>
                <w:sz w:val="14"/>
                <w:szCs w:val="14"/>
              </w:rPr>
              <w:t>+8</w:t>
            </w:r>
          </w:p>
          <w:p w14:paraId="5BDD248C" w14:textId="16DA8402" w:rsidR="002D1564" w:rsidRPr="00E937F4" w:rsidRDefault="003E444D" w:rsidP="001122A3">
            <w:pPr>
              <w:tabs>
                <w:tab w:val="left" w:pos="1939"/>
                <w:tab w:val="left" w:pos="2506"/>
              </w:tabs>
              <w:overflowPunct/>
              <w:autoSpaceDE/>
              <w:autoSpaceDN/>
              <w:adjustRightInd/>
              <w:spacing w:after="0"/>
              <w:textAlignment w:val="auto"/>
              <w:rPr>
                <w:rFonts w:ascii="Arial" w:hAnsi="Arial" w:cs="Arial"/>
              </w:rPr>
            </w:pPr>
            <w:r w:rsidRPr="003E444D">
              <w:rPr>
                <w:rFonts w:ascii="Arial" w:hAnsi="Arial" w:cs="Arial"/>
                <w:sz w:val="14"/>
                <w:szCs w:val="14"/>
                <w:lang w:val="en-US"/>
              </w:rPr>
              <w:t xml:space="preserve">(7) Final comment </w:t>
            </w:r>
            <w:proofErr w:type="gramStart"/>
            <w:r w:rsidRPr="003E444D">
              <w:rPr>
                <w:rFonts w:ascii="Arial" w:hAnsi="Arial" w:cs="Arial"/>
                <w:sz w:val="14"/>
                <w:szCs w:val="14"/>
                <w:lang w:val="en-US"/>
              </w:rPr>
              <w:t>phase :</w:t>
            </w:r>
            <w:proofErr w:type="gramEnd"/>
            <w:r w:rsidRPr="003E444D">
              <w:rPr>
                <w:rFonts w:ascii="Arial" w:hAnsi="Arial" w:cs="Arial"/>
                <w:sz w:val="14"/>
                <w:szCs w:val="14"/>
                <w:lang w:val="en-US"/>
              </w:rPr>
              <w:tab/>
              <w:t xml:space="preserve">Tue </w:t>
            </w:r>
            <w:r w:rsidRPr="003E444D">
              <w:rPr>
                <w:rFonts w:ascii="Arial" w:hAnsi="Arial" w:cs="Arial"/>
                <w:sz w:val="14"/>
                <w:szCs w:val="14"/>
                <w:lang w:val="en-US"/>
              </w:rPr>
              <w:tab/>
            </w:r>
            <w:r w:rsidR="00A347ED">
              <w:rPr>
                <w:rFonts w:ascii="Arial" w:hAnsi="Arial" w:cs="Arial"/>
                <w:sz w:val="14"/>
                <w:szCs w:val="14"/>
                <w:lang w:val="en-DE"/>
              </w:rPr>
              <w:t>13</w:t>
            </w:r>
            <w:r w:rsidRPr="003E444D">
              <w:rPr>
                <w:rFonts w:ascii="Arial" w:hAnsi="Arial" w:cs="Arial"/>
                <w:sz w:val="14"/>
                <w:szCs w:val="14"/>
                <w:lang w:val="en-US"/>
              </w:rPr>
              <w:t>.0</w:t>
            </w:r>
            <w:r w:rsidR="00A347ED">
              <w:rPr>
                <w:rFonts w:ascii="Arial" w:hAnsi="Arial" w:cs="Arial"/>
                <w:sz w:val="14"/>
                <w:szCs w:val="14"/>
                <w:lang w:val="en-DE"/>
              </w:rPr>
              <w:t>6</w:t>
            </w:r>
            <w:r w:rsidRPr="003E444D">
              <w:rPr>
                <w:rFonts w:ascii="Arial" w:hAnsi="Arial" w:cs="Arial"/>
                <w:sz w:val="14"/>
                <w:szCs w:val="14"/>
                <w:lang w:val="en-US"/>
              </w:rPr>
              <w:t>.2023 15:00 UTC</w:t>
            </w:r>
            <w:bookmarkEnd w:id="1"/>
            <w:r w:rsidR="001122A3">
              <w:rPr>
                <w:rFonts w:ascii="Arial" w:hAnsi="Arial" w:cs="Arial"/>
                <w:sz w:val="14"/>
                <w:szCs w:val="14"/>
                <w:lang w:val="en-US"/>
              </w:rPr>
              <w:t>+8</w:t>
            </w:r>
          </w:p>
        </w:tc>
      </w:tr>
      <w:bookmarkEnd w:id="0"/>
      <w:tr w:rsidR="00997251" w:rsidRPr="00C22AF9" w14:paraId="23D926BC"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4F20FBE0" w14:textId="6B432BE4" w:rsidR="00997251" w:rsidRPr="00997251" w:rsidRDefault="005D4D20" w:rsidP="00CC4CE4">
            <w:pPr>
              <w:spacing w:after="0"/>
              <w:rPr>
                <w:rFonts w:ascii="Arial" w:hAnsi="Arial" w:cs="Arial"/>
                <w:sz w:val="14"/>
                <w:szCs w:val="14"/>
              </w:rPr>
            </w:pPr>
            <w:hyperlink r:id="rId11" w:history="1">
              <w:r w:rsidR="00C13503">
                <w:rPr>
                  <w:rStyle w:val="Hyperlink"/>
                  <w:rFonts w:ascii="Arial" w:hAnsi="Arial" w:cs="Arial"/>
                  <w:sz w:val="14"/>
                  <w:szCs w:val="14"/>
                </w:rPr>
                <w:t>CP</w:t>
              </w:r>
              <w:r w:rsidR="00C13503">
                <w:rPr>
                  <w:rStyle w:val="Hyperlink"/>
                  <w:rFonts w:ascii="Arial" w:hAnsi="Arial" w:cs="Arial"/>
                  <w:sz w:val="14"/>
                  <w:szCs w:val="14"/>
                </w:rPr>
                <w:noBreakHyphen/>
                <w:t>23</w:t>
              </w:r>
              <w:r w:rsidR="004F5561">
                <w:rPr>
                  <w:rStyle w:val="Hyperlink"/>
                  <w:rFonts w:ascii="Arial" w:hAnsi="Arial" w:cs="Arial"/>
                  <w:sz w:val="14"/>
                  <w:szCs w:val="14"/>
                  <w:lang w:val="en-DE"/>
                </w:rPr>
                <w:t>1</w:t>
              </w:r>
              <w:r w:rsidR="00C13503">
                <w:rPr>
                  <w:rStyle w:val="Hyperlink"/>
                  <w:rFonts w:ascii="Arial" w:hAnsi="Arial" w:cs="Arial"/>
                  <w:sz w:val="14"/>
                  <w:szCs w:val="14"/>
                </w:rPr>
                <w:t>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095F78">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06D0CF64" w14:textId="6113C2D2"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2739AF">
              <w:rPr>
                <w:rFonts w:ascii="Arial" w:hAnsi="Arial" w:cs="Arial"/>
                <w:sz w:val="14"/>
                <w:szCs w:val="14"/>
              </w:rPr>
              <w:t>3</w:t>
            </w:r>
            <w:r w:rsidR="004F5561">
              <w:rPr>
                <w:rFonts w:ascii="Arial" w:hAnsi="Arial" w:cs="Arial"/>
                <w:sz w:val="14"/>
                <w:szCs w:val="14"/>
                <w:lang w:val="en-DE"/>
              </w:rPr>
              <w:t>1</w:t>
            </w:r>
            <w:r w:rsidRPr="007B7381">
              <w:rPr>
                <w:rFonts w:ascii="Arial" w:hAnsi="Arial" w:cs="Arial"/>
                <w:sz w:val="14"/>
                <w:szCs w:val="14"/>
              </w:rPr>
              <w:t>003</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1B9ED97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w:t>
            </w:r>
            <w:r w:rsidR="004F5561">
              <w:rPr>
                <w:rFonts w:ascii="Arial" w:hAnsi="Arial" w:cs="Arial"/>
                <w:sz w:val="14"/>
                <w:szCs w:val="14"/>
                <w:lang w:val="en-DE"/>
              </w:rPr>
              <w:t>1</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4DE609F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w:t>
            </w:r>
            <w:r w:rsidR="004F5561">
              <w:rPr>
                <w:rFonts w:ascii="Arial" w:hAnsi="Arial" w:cs="Arial"/>
                <w:sz w:val="14"/>
                <w:szCs w:val="14"/>
                <w:lang w:val="en-DE"/>
              </w:rPr>
              <w:t>1</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2ADCB711"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w:t>
            </w:r>
            <w:r w:rsidR="004F5561">
              <w:rPr>
                <w:rFonts w:ascii="Arial" w:hAnsi="Arial" w:cs="Arial"/>
                <w:sz w:val="14"/>
                <w:szCs w:val="14"/>
                <w:lang w:val="en-DE"/>
              </w:rPr>
              <w:t>1</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5978876C"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w:t>
            </w:r>
            <w:r w:rsidR="004F5561">
              <w:rPr>
                <w:rFonts w:ascii="Arial" w:hAnsi="Arial" w:cs="Arial"/>
                <w:sz w:val="14"/>
                <w:szCs w:val="14"/>
                <w:lang w:val="en-DE"/>
              </w:rPr>
              <w:t>1</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3827EF9C"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w:t>
            </w:r>
            <w:r w:rsidR="004F5561">
              <w:rPr>
                <w:rFonts w:ascii="Arial" w:hAnsi="Arial" w:cs="Arial"/>
                <w:sz w:val="14"/>
                <w:szCs w:val="14"/>
                <w:lang w:val="en-DE"/>
              </w:rPr>
              <w:t>1</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CC4CE4">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CB576F" w:rsidRPr="000472D1" w14:paraId="03A5DBF7"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5404B9C8" w14:textId="77777777" w:rsidR="00CB576F" w:rsidRPr="00107C20" w:rsidRDefault="00CB576F" w:rsidP="00A869A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81B0D" w14:textId="77777777" w:rsidR="00CB576F" w:rsidRPr="00107C20" w:rsidRDefault="00CB576F"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312A30E" w14:textId="77777777" w:rsidR="00CB576F" w:rsidRPr="00107C20" w:rsidRDefault="00CB576F"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D06280E" w14:textId="77777777" w:rsidR="00CB576F" w:rsidRPr="00107C20" w:rsidRDefault="00CB576F"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B5E01" w14:textId="77777777" w:rsidR="00CB576F" w:rsidRPr="00107C20" w:rsidRDefault="00CB576F"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9219B1" w14:textId="77777777" w:rsidR="00CB576F" w:rsidRPr="00107C20" w:rsidRDefault="00CB576F"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F06029" w14:textId="77777777" w:rsidR="00CB576F" w:rsidRPr="00107C20" w:rsidRDefault="00CB576F" w:rsidP="00A869A9">
            <w:pPr>
              <w:spacing w:after="0"/>
              <w:rPr>
                <w:rFonts w:ascii="Arial" w:hAnsi="Arial" w:cs="Arial"/>
                <w:lang w:val="en-US"/>
              </w:rPr>
            </w:pPr>
          </w:p>
        </w:tc>
      </w:tr>
      <w:tr w:rsidR="00CB576F" w:rsidRPr="000472D1" w14:paraId="5B394223"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A869A9">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A869A9">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A869A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A869A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A869A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A869A9">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 xml:space="preserve">CT aspects of </w:t>
            </w:r>
            <w:bookmarkStart w:id="2" w:name="_Hlk134103154"/>
            <w:r w:rsidRPr="00365274">
              <w:rPr>
                <w:rFonts w:ascii="Arial" w:hAnsi="Arial" w:cs="Arial"/>
                <w:b/>
                <w:lang w:val="en-US"/>
              </w:rPr>
              <w:t>5GC architecture for satellite networks</w:t>
            </w:r>
            <w:bookmarkEnd w:id="2"/>
            <w:r w:rsidRPr="00365274">
              <w:rPr>
                <w:rFonts w:ascii="Arial" w:hAnsi="Arial" w:cs="Arial"/>
                <w:b/>
                <w:lang w:val="en-US"/>
              </w:rPr>
              <w:t xml:space="preserve">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37196A" w:rsidRPr="005D4D20" w:rsidRDefault="0037196A" w:rsidP="0037196A">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sidR="005D4D20">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37196A" w:rsidRPr="005D4D20" w:rsidRDefault="0037196A" w:rsidP="0037196A">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sidR="005D4D20">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37196A" w:rsidRPr="005D4D20" w:rsidRDefault="0037196A" w:rsidP="0037196A">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sidR="005D4D20">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37196A" w:rsidRPr="005D4D20" w:rsidRDefault="0037196A" w:rsidP="0037196A">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sidR="005D4D20">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593023" w:rsidRPr="005D4D20" w:rsidRDefault="00593023" w:rsidP="00BD2BB1">
            <w:pPr>
              <w:spacing w:after="0"/>
              <w:rPr>
                <w:rFonts w:ascii="Arial" w:hAnsi="Arial" w:cs="Arial"/>
                <w:b/>
                <w:bCs/>
                <w:lang w:val="en-DE"/>
              </w:rPr>
            </w:pPr>
            <w:r w:rsidRPr="00593023">
              <w:rPr>
                <w:rFonts w:ascii="Arial" w:hAnsi="Arial" w:cs="Arial"/>
                <w:b/>
                <w:bCs/>
                <w:lang w:val="en-US"/>
              </w:rPr>
              <w:t>17.2</w:t>
            </w:r>
            <w:r w:rsidR="005D4D20">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4838D5" w:rsidRPr="005D4D20" w:rsidRDefault="004838D5" w:rsidP="004838D5">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sidR="005D4D20">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4838D5" w:rsidRPr="005D4D20" w:rsidRDefault="004838D5" w:rsidP="004468C0">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sidR="005D4D20">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593023" w:rsidRPr="005D4D20" w:rsidRDefault="00593023" w:rsidP="00593023">
            <w:pPr>
              <w:spacing w:after="0"/>
              <w:rPr>
                <w:rFonts w:ascii="Arial" w:hAnsi="Arial" w:cs="Arial"/>
                <w:b/>
                <w:bCs/>
                <w:lang w:val="en-DE"/>
              </w:rPr>
            </w:pPr>
            <w:r w:rsidRPr="008E3B73">
              <w:rPr>
                <w:rFonts w:ascii="Arial" w:hAnsi="Arial" w:cs="Arial"/>
                <w:b/>
                <w:bCs/>
                <w:lang w:val="en-US"/>
              </w:rPr>
              <w:t>17.2</w:t>
            </w:r>
            <w:r w:rsidR="005D4D20">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8E3B73" w:rsidRPr="005D4D20" w:rsidRDefault="008E3B73" w:rsidP="008E3B73">
            <w:pPr>
              <w:spacing w:after="0"/>
              <w:rPr>
                <w:rFonts w:ascii="Arial" w:hAnsi="Arial" w:cs="Arial"/>
                <w:b/>
                <w:bCs/>
                <w:lang w:val="en-DE"/>
              </w:rPr>
            </w:pPr>
            <w:r w:rsidRPr="008E3B73">
              <w:rPr>
                <w:rFonts w:ascii="Arial" w:hAnsi="Arial" w:cs="Arial"/>
                <w:b/>
                <w:bCs/>
                <w:lang w:val="en-US"/>
              </w:rPr>
              <w:t>17.2</w:t>
            </w:r>
            <w:r w:rsidR="005D4D20">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BD2BB1" w:rsidRPr="005D4D20" w:rsidRDefault="00BD2BB1" w:rsidP="00BD2BB1">
            <w:pPr>
              <w:spacing w:after="0"/>
              <w:rPr>
                <w:rFonts w:ascii="Arial" w:hAnsi="Arial" w:cs="Arial"/>
                <w:b/>
                <w:bCs/>
                <w:lang w:val="en-DE"/>
              </w:rPr>
            </w:pPr>
            <w:r w:rsidRPr="008E3B73">
              <w:rPr>
                <w:rFonts w:ascii="Arial" w:hAnsi="Arial" w:cs="Arial"/>
                <w:b/>
                <w:bCs/>
                <w:lang w:val="en-US"/>
              </w:rPr>
              <w:t>17.2</w:t>
            </w:r>
            <w:r w:rsidR="005D4D20">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BD2BB1" w:rsidRPr="005D4D20" w:rsidRDefault="00A96B43" w:rsidP="00BD2BB1">
            <w:pPr>
              <w:spacing w:after="0"/>
              <w:rPr>
                <w:rFonts w:ascii="Arial" w:hAnsi="Arial" w:cs="Arial"/>
                <w:b/>
                <w:bCs/>
                <w:lang w:val="en-DE"/>
              </w:rPr>
            </w:pPr>
            <w:r>
              <w:rPr>
                <w:rFonts w:ascii="Arial" w:hAnsi="Arial" w:cs="Arial"/>
                <w:b/>
                <w:bCs/>
                <w:lang w:val="en-US"/>
              </w:rPr>
              <w:t>17.</w:t>
            </w:r>
            <w:r w:rsidR="005D4D20">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BD2BB1" w:rsidRPr="005D4D20" w:rsidRDefault="00BD2BB1" w:rsidP="00A96B43">
            <w:pPr>
              <w:spacing w:after="0"/>
              <w:rPr>
                <w:rFonts w:ascii="Arial" w:hAnsi="Arial" w:cs="Arial"/>
                <w:b/>
                <w:bCs/>
                <w:lang w:val="en-DE"/>
              </w:rPr>
            </w:pPr>
            <w:r w:rsidRPr="008E3B73">
              <w:rPr>
                <w:rFonts w:ascii="Arial" w:hAnsi="Arial" w:cs="Arial"/>
                <w:b/>
                <w:bCs/>
                <w:lang w:val="en-US"/>
              </w:rPr>
              <w:t>17.</w:t>
            </w:r>
            <w:r w:rsidR="00A96B43">
              <w:rPr>
                <w:rFonts w:ascii="Arial" w:hAnsi="Arial" w:cs="Arial"/>
                <w:b/>
                <w:bCs/>
                <w:lang w:val="en-US"/>
              </w:rPr>
              <w:t>3</w:t>
            </w:r>
            <w:r w:rsidR="005D4D20">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BD2BB1" w:rsidRPr="005D4D20" w:rsidRDefault="00BD2BB1" w:rsidP="00A96B43">
            <w:pPr>
              <w:spacing w:after="0"/>
              <w:rPr>
                <w:rFonts w:ascii="Arial" w:hAnsi="Arial" w:cs="Arial"/>
                <w:b/>
                <w:bCs/>
                <w:lang w:val="en-DE"/>
              </w:rPr>
            </w:pPr>
            <w:r w:rsidRPr="008E3B73">
              <w:rPr>
                <w:rFonts w:ascii="Arial" w:hAnsi="Arial" w:cs="Arial"/>
                <w:b/>
                <w:bCs/>
                <w:lang w:val="en-US"/>
              </w:rPr>
              <w:t>17.</w:t>
            </w:r>
            <w:r w:rsidR="00A96B43">
              <w:rPr>
                <w:rFonts w:ascii="Arial" w:hAnsi="Arial" w:cs="Arial"/>
                <w:b/>
                <w:bCs/>
                <w:lang w:val="en-US"/>
              </w:rPr>
              <w:t>3</w:t>
            </w:r>
            <w:r w:rsidR="005D4D20">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BD2BB1" w:rsidRPr="005D4D20" w:rsidRDefault="00BD2BB1" w:rsidP="00A96B43">
            <w:pPr>
              <w:spacing w:after="0"/>
              <w:rPr>
                <w:rFonts w:ascii="Arial" w:hAnsi="Arial" w:cs="Arial"/>
                <w:b/>
                <w:bCs/>
                <w:lang w:val="en-DE"/>
              </w:rPr>
            </w:pPr>
            <w:r w:rsidRPr="008E3B73">
              <w:rPr>
                <w:rFonts w:ascii="Arial" w:hAnsi="Arial" w:cs="Arial"/>
                <w:b/>
                <w:bCs/>
                <w:lang w:val="en-US"/>
              </w:rPr>
              <w:t>17.</w:t>
            </w:r>
            <w:r w:rsidR="00A96B43">
              <w:rPr>
                <w:rFonts w:ascii="Arial" w:hAnsi="Arial" w:cs="Arial"/>
                <w:b/>
                <w:bCs/>
                <w:lang w:val="en-US"/>
              </w:rPr>
              <w:t>3</w:t>
            </w:r>
            <w:r w:rsidR="005D4D20">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BD2BB1" w:rsidRPr="005D4D20" w:rsidRDefault="00BD2BB1" w:rsidP="00A96B43">
            <w:pPr>
              <w:spacing w:after="0"/>
              <w:rPr>
                <w:rFonts w:ascii="Arial" w:hAnsi="Arial" w:cs="Arial"/>
                <w:b/>
                <w:bCs/>
                <w:lang w:val="en-DE"/>
              </w:rPr>
            </w:pPr>
            <w:r w:rsidRPr="008E3B73">
              <w:rPr>
                <w:rFonts w:ascii="Arial" w:hAnsi="Arial" w:cs="Arial"/>
                <w:b/>
                <w:bCs/>
                <w:lang w:val="en-US"/>
              </w:rPr>
              <w:lastRenderedPageBreak/>
              <w:t>17.</w:t>
            </w:r>
            <w:r w:rsidR="00A96B43">
              <w:rPr>
                <w:rFonts w:ascii="Arial" w:hAnsi="Arial" w:cs="Arial"/>
                <w:b/>
                <w:bCs/>
                <w:lang w:val="en-US"/>
              </w:rPr>
              <w:t>3</w:t>
            </w:r>
            <w:r w:rsidR="005D4D20">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96B43" w:rsidRPr="005D4D20" w:rsidRDefault="00A96B43" w:rsidP="00937F62">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sidR="005D4D20">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bookmarkStart w:id="3" w:name="_GoBack"/>
            <w:r w:rsidRPr="00365274">
              <w:rPr>
                <w:rFonts w:ascii="Arial" w:hAnsi="Arial" w:cs="Arial"/>
                <w:b/>
                <w:lang w:val="en-US"/>
              </w:rPr>
              <w:t>[</w:t>
            </w:r>
            <w:r w:rsidRPr="00A96B43">
              <w:rPr>
                <w:rFonts w:ascii="Arial" w:hAnsi="Arial" w:cs="Arial"/>
                <w:b/>
                <w:lang w:val="en-US"/>
              </w:rPr>
              <w:t>eNS</w:t>
            </w:r>
            <w:bookmarkEnd w:id="3"/>
            <w:r w:rsidRPr="00A96B43">
              <w:rPr>
                <w:rFonts w:ascii="Arial" w:hAnsi="Arial" w:cs="Arial"/>
                <w:b/>
                <w:lang w:val="en-US"/>
              </w:rPr>
              <w:t>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96B43" w:rsidRPr="005D4D20" w:rsidRDefault="00A96B43" w:rsidP="00937F62">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sidR="005D4D20">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96B43" w:rsidRPr="005D4D20" w:rsidRDefault="00A96B43" w:rsidP="00937F62">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sidR="005D4D20">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96B43" w:rsidRPr="005D4D20" w:rsidRDefault="00A96B43" w:rsidP="00937F62">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sidR="005D4D20">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96B43" w:rsidRPr="005D4D20" w:rsidRDefault="00A96B43" w:rsidP="00937F62">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sidR="005D4D20">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96B43" w:rsidRPr="005D4D20" w:rsidRDefault="00A96B43" w:rsidP="00A96B43">
            <w:pPr>
              <w:spacing w:after="0"/>
              <w:rPr>
                <w:rFonts w:ascii="Arial" w:hAnsi="Arial" w:cs="Arial"/>
                <w:b/>
                <w:bCs/>
                <w:lang w:val="en-DE"/>
              </w:rPr>
            </w:pPr>
            <w:r w:rsidRPr="008E3B73">
              <w:rPr>
                <w:rFonts w:ascii="Arial" w:hAnsi="Arial" w:cs="Arial"/>
                <w:b/>
                <w:bCs/>
                <w:lang w:val="en-US"/>
              </w:rPr>
              <w:t>17.</w:t>
            </w:r>
            <w:r w:rsidR="005D4D20">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96B43" w:rsidRPr="005D4D20" w:rsidRDefault="00A96B43" w:rsidP="00A96B43">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sidR="005D4D20">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96B43" w:rsidRPr="005D4D20" w:rsidRDefault="00A96B43" w:rsidP="00A96B43">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sidR="005D4D20">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6711F8" w:rsidRPr="005D4D20" w:rsidRDefault="006711F8" w:rsidP="00937F62">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sidR="005D4D20">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6711F8" w:rsidRPr="005D4D20" w:rsidRDefault="006711F8" w:rsidP="00937F62">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sidR="005D4D20">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6711F8" w:rsidRPr="005D4D20" w:rsidRDefault="006711F8" w:rsidP="00937F62">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4</w:t>
            </w:r>
            <w:r w:rsidR="005D4D20">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6711F8" w:rsidRPr="005D4D20" w:rsidRDefault="006711F8" w:rsidP="006711F8">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sidR="005D4D20">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F032C" w:rsidRPr="005D4D20" w:rsidRDefault="00464011" w:rsidP="004468C0">
            <w:pPr>
              <w:spacing w:after="0"/>
              <w:rPr>
                <w:rFonts w:ascii="Arial" w:hAnsi="Arial" w:cs="Arial"/>
                <w:b/>
                <w:bCs/>
                <w:lang w:val="en-DE"/>
              </w:rPr>
            </w:pPr>
            <w:r>
              <w:rPr>
                <w:rFonts w:ascii="Arial" w:hAnsi="Arial" w:cs="Arial"/>
                <w:b/>
                <w:bCs/>
                <w:lang w:val="en-US"/>
              </w:rPr>
              <w:t>17.4</w:t>
            </w:r>
            <w:r w:rsidR="005D4D20">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F032C" w:rsidRPr="005D4D20" w:rsidRDefault="00464011" w:rsidP="004468C0">
            <w:pPr>
              <w:spacing w:after="0"/>
              <w:rPr>
                <w:rFonts w:ascii="Arial" w:hAnsi="Arial" w:cs="Arial"/>
                <w:b/>
                <w:bCs/>
                <w:lang w:val="en-DE"/>
              </w:rPr>
            </w:pPr>
            <w:r>
              <w:rPr>
                <w:rFonts w:ascii="Arial" w:hAnsi="Arial" w:cs="Arial"/>
                <w:b/>
                <w:bCs/>
                <w:lang w:val="en-US"/>
              </w:rPr>
              <w:t>17.4</w:t>
            </w:r>
            <w:r w:rsidR="005D4D20">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F032C" w:rsidRPr="005D4D20" w:rsidRDefault="00464011" w:rsidP="004468C0">
            <w:pPr>
              <w:spacing w:after="0"/>
              <w:rPr>
                <w:rFonts w:ascii="Arial" w:hAnsi="Arial" w:cs="Arial"/>
                <w:b/>
                <w:bCs/>
                <w:lang w:val="en-DE"/>
              </w:rPr>
            </w:pPr>
            <w:r>
              <w:rPr>
                <w:rFonts w:ascii="Arial" w:hAnsi="Arial" w:cs="Arial"/>
                <w:b/>
                <w:bCs/>
                <w:lang w:val="en-US"/>
              </w:rPr>
              <w:t>17.4</w:t>
            </w:r>
            <w:r w:rsidR="005D4D20">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F032C" w:rsidRPr="005D4D20" w:rsidRDefault="00464011" w:rsidP="004468C0">
            <w:pPr>
              <w:spacing w:after="0"/>
              <w:rPr>
                <w:rFonts w:ascii="Arial" w:hAnsi="Arial" w:cs="Arial"/>
                <w:b/>
                <w:bCs/>
                <w:lang w:val="en-DE"/>
              </w:rPr>
            </w:pPr>
            <w:r>
              <w:rPr>
                <w:rFonts w:ascii="Arial" w:hAnsi="Arial" w:cs="Arial"/>
                <w:b/>
                <w:bCs/>
                <w:lang w:val="en-US"/>
              </w:rPr>
              <w:t>17.</w:t>
            </w:r>
            <w:r w:rsidR="005D4D20">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B974A4" w:rsidRPr="005D4D20" w:rsidRDefault="00464011" w:rsidP="004468C0">
            <w:pPr>
              <w:spacing w:after="0"/>
              <w:rPr>
                <w:rFonts w:ascii="Arial" w:hAnsi="Arial" w:cs="Arial"/>
                <w:b/>
                <w:bCs/>
                <w:lang w:val="en-DE"/>
              </w:rPr>
            </w:pPr>
            <w:r>
              <w:rPr>
                <w:rFonts w:ascii="Arial" w:hAnsi="Arial" w:cs="Arial"/>
                <w:b/>
                <w:bCs/>
                <w:lang w:val="en-US"/>
              </w:rPr>
              <w:t>17.5</w:t>
            </w:r>
            <w:r w:rsidR="005D4D20">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B974A4" w:rsidRPr="005D4D20" w:rsidRDefault="00464011" w:rsidP="004468C0">
            <w:pPr>
              <w:spacing w:after="0"/>
              <w:rPr>
                <w:rFonts w:ascii="Arial" w:hAnsi="Arial" w:cs="Arial"/>
                <w:b/>
                <w:bCs/>
                <w:lang w:val="en-DE"/>
              </w:rPr>
            </w:pPr>
            <w:r>
              <w:rPr>
                <w:rFonts w:ascii="Arial" w:hAnsi="Arial" w:cs="Arial"/>
                <w:b/>
                <w:bCs/>
                <w:lang w:val="en-US"/>
              </w:rPr>
              <w:t>17.5</w:t>
            </w:r>
            <w:r w:rsidR="005D4D20">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EE0EA1" w:rsidRPr="005D4D20" w:rsidRDefault="00EE0EA1" w:rsidP="004468C0">
            <w:pPr>
              <w:spacing w:after="0"/>
              <w:rPr>
                <w:rFonts w:ascii="Arial" w:hAnsi="Arial" w:cs="Arial"/>
                <w:b/>
                <w:bCs/>
                <w:lang w:val="en-DE"/>
              </w:rPr>
            </w:pPr>
            <w:r>
              <w:rPr>
                <w:rFonts w:ascii="Arial" w:hAnsi="Arial" w:cs="Arial"/>
                <w:b/>
                <w:bCs/>
                <w:lang w:val="en-US"/>
              </w:rPr>
              <w:lastRenderedPageBreak/>
              <w:t>17.5</w:t>
            </w:r>
            <w:r w:rsidR="005D4D20">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7E7353" w:rsidRPr="005D4D20" w:rsidRDefault="007E7353" w:rsidP="004468C0">
            <w:pPr>
              <w:spacing w:after="0"/>
              <w:rPr>
                <w:rFonts w:ascii="Arial" w:hAnsi="Arial" w:cs="Arial"/>
                <w:b/>
                <w:bCs/>
                <w:lang w:val="en-DE"/>
              </w:rPr>
            </w:pPr>
            <w:r>
              <w:rPr>
                <w:rFonts w:ascii="Arial" w:hAnsi="Arial" w:cs="Arial"/>
                <w:b/>
                <w:bCs/>
                <w:lang w:val="en-US"/>
              </w:rPr>
              <w:t>17.5</w:t>
            </w:r>
            <w:r w:rsidR="005D4D20">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464011" w:rsidRPr="005D4D20" w:rsidRDefault="00464011" w:rsidP="00EE0EA1">
            <w:pPr>
              <w:spacing w:after="0"/>
              <w:rPr>
                <w:rFonts w:ascii="Arial" w:hAnsi="Arial" w:cs="Arial"/>
                <w:b/>
                <w:bCs/>
                <w:lang w:val="en-DE"/>
              </w:rPr>
            </w:pPr>
            <w:r>
              <w:rPr>
                <w:rFonts w:ascii="Arial" w:hAnsi="Arial" w:cs="Arial"/>
                <w:b/>
                <w:bCs/>
                <w:lang w:val="en-US"/>
              </w:rPr>
              <w:t>17.5</w:t>
            </w:r>
            <w:r w:rsidR="005D4D20">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CC4CE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CC4CE4">
            <w:pPr>
              <w:spacing w:after="0"/>
              <w:rPr>
                <w:rFonts w:ascii="Arial" w:hAnsi="Arial" w:cs="Arial"/>
                <w:lang w:val="en-US"/>
              </w:rPr>
            </w:pPr>
          </w:p>
        </w:tc>
      </w:tr>
      <w:tr w:rsidR="0077413E" w:rsidRPr="000472D1" w14:paraId="4A70A06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77413E" w:rsidRPr="005D4D20" w:rsidRDefault="0077413E" w:rsidP="00CC4CE4">
            <w:pPr>
              <w:spacing w:after="0"/>
              <w:rPr>
                <w:rFonts w:ascii="Arial" w:hAnsi="Arial" w:cs="Arial"/>
                <w:b/>
                <w:bCs/>
                <w:lang w:val="en-DE"/>
              </w:rPr>
            </w:pPr>
            <w:r>
              <w:rPr>
                <w:rFonts w:ascii="Arial" w:hAnsi="Arial" w:cs="Arial"/>
                <w:b/>
                <w:bCs/>
                <w:lang w:val="en-US"/>
              </w:rPr>
              <w:t>17.5</w:t>
            </w:r>
            <w:r w:rsidR="005D4D20">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7C5D4D" w:rsidRPr="005D4D20" w:rsidRDefault="007C5D4D" w:rsidP="00CC4CE4">
            <w:pPr>
              <w:spacing w:after="0"/>
              <w:rPr>
                <w:rFonts w:ascii="Arial" w:hAnsi="Arial" w:cs="Arial"/>
                <w:b/>
                <w:bCs/>
                <w:lang w:val="en-DE"/>
              </w:rPr>
            </w:pPr>
            <w:r>
              <w:rPr>
                <w:rFonts w:ascii="Arial" w:hAnsi="Arial" w:cs="Arial"/>
                <w:b/>
                <w:bCs/>
                <w:lang w:val="en-US"/>
              </w:rPr>
              <w:t>17.5</w:t>
            </w:r>
            <w:r w:rsidR="005D4D20">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7C5D4D" w:rsidRPr="005D4D20" w:rsidRDefault="007C5D4D" w:rsidP="00CC4CE4">
            <w:pPr>
              <w:spacing w:after="0"/>
              <w:rPr>
                <w:rFonts w:ascii="Arial" w:hAnsi="Arial" w:cs="Arial"/>
                <w:b/>
                <w:bCs/>
                <w:lang w:val="en-DE"/>
              </w:rPr>
            </w:pPr>
            <w:r>
              <w:rPr>
                <w:rFonts w:ascii="Arial" w:hAnsi="Arial" w:cs="Arial"/>
                <w:b/>
                <w:bCs/>
                <w:lang w:val="en-US"/>
              </w:rPr>
              <w:t>17.5</w:t>
            </w:r>
            <w:r w:rsidR="005D4D20">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7C5D4D" w:rsidRPr="005D4D20" w:rsidRDefault="007C5D4D" w:rsidP="00CC4CE4">
            <w:pPr>
              <w:spacing w:after="0"/>
              <w:rPr>
                <w:rFonts w:ascii="Arial" w:hAnsi="Arial" w:cs="Arial"/>
                <w:b/>
                <w:bCs/>
                <w:lang w:val="en-DE"/>
              </w:rPr>
            </w:pPr>
            <w:r>
              <w:rPr>
                <w:rFonts w:ascii="Arial" w:hAnsi="Arial" w:cs="Arial"/>
                <w:b/>
                <w:bCs/>
                <w:lang w:val="en-US"/>
              </w:rPr>
              <w:t>17.5</w:t>
            </w:r>
            <w:r w:rsidR="005D4D20">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E13E29" w:rsidRPr="005D4D20" w:rsidRDefault="00E13E29" w:rsidP="00E13E29">
            <w:pPr>
              <w:spacing w:after="0"/>
              <w:rPr>
                <w:rFonts w:ascii="Arial" w:hAnsi="Arial" w:cs="Arial"/>
                <w:b/>
                <w:bCs/>
                <w:lang w:val="en-DE"/>
              </w:rPr>
            </w:pPr>
            <w:r w:rsidRPr="00101824">
              <w:rPr>
                <w:rFonts w:ascii="Arial" w:hAnsi="Arial" w:cs="Arial"/>
                <w:b/>
                <w:bCs/>
                <w:lang w:val="en-US"/>
              </w:rPr>
              <w:t>17.</w:t>
            </w:r>
            <w:r w:rsidR="005D4D20">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E13E29" w:rsidRPr="000472D1" w14:paraId="3C6CDFD2"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DE03C69"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7A349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FE09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97DDFD"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C2AA5" w14:textId="77777777" w:rsidR="00E13E29" w:rsidRPr="00107C20" w:rsidRDefault="00E13E29" w:rsidP="00E13E29">
            <w:pPr>
              <w:spacing w:after="0"/>
              <w:rPr>
                <w:rFonts w:ascii="Arial" w:hAnsi="Arial" w:cs="Arial"/>
                <w:lang w:val="en-US"/>
              </w:rPr>
            </w:pPr>
          </w:p>
        </w:tc>
      </w:tr>
      <w:tr w:rsidR="00E13E29" w:rsidRPr="000472D1" w14:paraId="0E06401E"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E13E29" w:rsidRPr="005D4D20" w:rsidRDefault="00E13E29" w:rsidP="00E13E29">
            <w:pPr>
              <w:spacing w:after="0"/>
              <w:rPr>
                <w:rFonts w:ascii="Arial" w:hAnsi="Arial" w:cs="Arial"/>
                <w:b/>
                <w:bCs/>
                <w:lang w:val="en-DE"/>
              </w:rPr>
            </w:pPr>
            <w:r>
              <w:rPr>
                <w:rFonts w:ascii="Arial" w:hAnsi="Arial" w:cs="Arial"/>
                <w:b/>
                <w:bCs/>
                <w:lang w:val="en-US"/>
              </w:rPr>
              <w:t>17.6</w:t>
            </w:r>
            <w:r w:rsidR="005D4D20">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6"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101824" w:rsidRPr="005D4D20" w:rsidRDefault="00101824" w:rsidP="00A869A9">
            <w:pPr>
              <w:spacing w:after="0"/>
              <w:rPr>
                <w:rFonts w:ascii="Arial" w:hAnsi="Arial" w:cs="Arial"/>
                <w:b/>
                <w:bCs/>
                <w:lang w:val="en-DE"/>
              </w:rPr>
            </w:pPr>
            <w:r>
              <w:rPr>
                <w:rFonts w:ascii="Arial" w:hAnsi="Arial" w:cs="Arial"/>
                <w:b/>
                <w:bCs/>
                <w:lang w:val="en-US"/>
              </w:rPr>
              <w:t>17.6</w:t>
            </w:r>
            <w:r w:rsidR="005D4D20">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A869A9">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A869A9">
            <w:pPr>
              <w:spacing w:after="0"/>
              <w:rPr>
                <w:rFonts w:ascii="Arial" w:hAnsi="Arial" w:cs="Arial"/>
                <w:lang w:val="en-US"/>
              </w:rPr>
            </w:pPr>
          </w:p>
        </w:tc>
      </w:tr>
      <w:tr w:rsidR="00101824" w:rsidRPr="000472D1" w14:paraId="78E15082"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ED815" w14:textId="77777777" w:rsidR="00101824" w:rsidRPr="00107C20" w:rsidRDefault="00101824"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01824" w:rsidRPr="00107C20" w:rsidRDefault="00101824"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01824" w:rsidRPr="00107C20" w:rsidRDefault="00101824"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01824" w:rsidRPr="00107C20" w:rsidRDefault="00101824"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01824" w:rsidRPr="00107C20" w:rsidRDefault="00101824" w:rsidP="00A869A9">
            <w:pPr>
              <w:spacing w:after="0"/>
              <w:rPr>
                <w:rFonts w:ascii="Arial" w:hAnsi="Arial" w:cs="Arial"/>
                <w:lang w:val="en-US"/>
              </w:rPr>
            </w:pPr>
          </w:p>
        </w:tc>
      </w:tr>
      <w:tr w:rsidR="00E13E29" w:rsidRPr="000472D1" w14:paraId="12200B51"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E13E29" w:rsidRPr="005D4D20" w:rsidRDefault="00E13E29" w:rsidP="00E13E29">
            <w:pPr>
              <w:spacing w:after="0"/>
              <w:rPr>
                <w:rFonts w:ascii="Arial" w:hAnsi="Arial" w:cs="Arial"/>
                <w:b/>
                <w:bCs/>
                <w:lang w:val="en-DE"/>
              </w:rPr>
            </w:pPr>
            <w:r>
              <w:rPr>
                <w:rFonts w:ascii="Arial" w:hAnsi="Arial" w:cs="Arial"/>
                <w:b/>
                <w:bCs/>
                <w:lang w:val="en-US"/>
              </w:rPr>
              <w:t>17.6</w:t>
            </w:r>
            <w:r w:rsidR="005D4D20">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6"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E13E29" w:rsidRPr="005D4D20" w:rsidRDefault="00E13E29" w:rsidP="00E13E29">
            <w:pPr>
              <w:spacing w:after="0"/>
              <w:rPr>
                <w:rFonts w:ascii="Arial" w:hAnsi="Arial" w:cs="Arial"/>
                <w:b/>
                <w:bCs/>
                <w:lang w:val="en-DE"/>
              </w:rPr>
            </w:pPr>
            <w:r>
              <w:rPr>
                <w:rFonts w:ascii="Arial" w:hAnsi="Arial" w:cs="Arial"/>
                <w:b/>
                <w:bCs/>
                <w:lang w:val="en-US"/>
              </w:rPr>
              <w:t>17.6</w:t>
            </w:r>
            <w:r w:rsidR="005D4D20">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101824" w:rsidRPr="005D4D20" w:rsidRDefault="00101824" w:rsidP="00A869A9">
            <w:pPr>
              <w:spacing w:after="0"/>
              <w:rPr>
                <w:rFonts w:ascii="Arial" w:hAnsi="Arial" w:cs="Arial"/>
                <w:b/>
                <w:bCs/>
                <w:lang w:val="en-DE"/>
              </w:rPr>
            </w:pPr>
            <w:r>
              <w:rPr>
                <w:rFonts w:ascii="Arial" w:hAnsi="Arial" w:cs="Arial"/>
                <w:b/>
                <w:bCs/>
                <w:lang w:val="en-US"/>
              </w:rPr>
              <w:t>17.6</w:t>
            </w:r>
            <w:r w:rsidR="005D4D20">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A869A9">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6"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A869A9">
            <w:pPr>
              <w:spacing w:after="0"/>
              <w:rPr>
                <w:rFonts w:ascii="Arial" w:hAnsi="Arial" w:cs="Arial"/>
                <w:lang w:val="en-US"/>
              </w:rPr>
            </w:pPr>
          </w:p>
        </w:tc>
      </w:tr>
      <w:tr w:rsidR="00101824" w:rsidRPr="000472D1" w14:paraId="39DBBCDF"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44CD50" w14:textId="77777777" w:rsidR="00101824" w:rsidRPr="00107C20" w:rsidRDefault="00101824"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01824" w:rsidRPr="00107C20" w:rsidRDefault="00101824"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01824" w:rsidRPr="00107C20" w:rsidRDefault="00101824"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01824" w:rsidRPr="00107C20" w:rsidRDefault="00101824" w:rsidP="00A869A9">
            <w:pPr>
              <w:spacing w:after="0"/>
              <w:rPr>
                <w:rFonts w:ascii="Arial" w:hAnsi="Arial" w:cs="Arial"/>
                <w:lang w:val="en-US"/>
              </w:rPr>
            </w:pPr>
          </w:p>
        </w:tc>
      </w:tr>
      <w:tr w:rsidR="00101824" w:rsidRPr="000472D1" w14:paraId="48934DE5"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101824" w:rsidRPr="005D4D20" w:rsidRDefault="00101824" w:rsidP="00A869A9">
            <w:pPr>
              <w:spacing w:after="0"/>
              <w:rPr>
                <w:rFonts w:ascii="Arial" w:hAnsi="Arial" w:cs="Arial"/>
                <w:b/>
                <w:bCs/>
                <w:lang w:val="en-DE"/>
              </w:rPr>
            </w:pPr>
            <w:r>
              <w:rPr>
                <w:rFonts w:ascii="Arial" w:hAnsi="Arial" w:cs="Arial"/>
                <w:b/>
                <w:bCs/>
                <w:lang w:val="en-US"/>
              </w:rPr>
              <w:t>17.6</w:t>
            </w:r>
            <w:r w:rsidR="005D4D20">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A869A9">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A869A9">
            <w:pPr>
              <w:spacing w:after="0"/>
              <w:rPr>
                <w:rFonts w:ascii="Arial" w:hAnsi="Arial" w:cs="Arial"/>
                <w:lang w:val="en-US"/>
              </w:rPr>
            </w:pPr>
          </w:p>
        </w:tc>
      </w:tr>
      <w:tr w:rsidR="00101824" w:rsidRPr="000472D1" w14:paraId="3D41F32B"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01824" w:rsidRPr="0077413E" w:rsidRDefault="00101824"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01824" w:rsidRPr="00107C20" w:rsidRDefault="00101824"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058ABF" w14:textId="77777777" w:rsidR="00101824" w:rsidRPr="00107C20" w:rsidRDefault="00101824"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01824" w:rsidRPr="00107C20" w:rsidRDefault="00101824"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01824" w:rsidRPr="00107C20" w:rsidRDefault="00101824"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01824" w:rsidRPr="00107C20" w:rsidRDefault="00101824"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01824" w:rsidRPr="00107C20" w:rsidRDefault="00101824" w:rsidP="00A869A9">
            <w:pPr>
              <w:spacing w:after="0"/>
              <w:rPr>
                <w:rFonts w:ascii="Arial" w:hAnsi="Arial" w:cs="Arial"/>
                <w:lang w:val="en-US"/>
              </w:rPr>
            </w:pPr>
          </w:p>
        </w:tc>
      </w:tr>
      <w:tr w:rsidR="00997251" w:rsidRPr="000472D1" w14:paraId="4BB1F74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997251" w:rsidRPr="005D4D20" w:rsidRDefault="00997251" w:rsidP="00CC4CE4">
            <w:pPr>
              <w:spacing w:after="0"/>
              <w:rPr>
                <w:rFonts w:ascii="Arial" w:hAnsi="Arial" w:cs="Arial"/>
                <w:b/>
                <w:bCs/>
                <w:lang w:val="en-DE"/>
              </w:rPr>
            </w:pPr>
            <w:r>
              <w:rPr>
                <w:rFonts w:ascii="Arial" w:hAnsi="Arial" w:cs="Arial"/>
                <w:b/>
                <w:bCs/>
                <w:lang w:val="en-US"/>
              </w:rPr>
              <w:t>17.6</w:t>
            </w:r>
            <w:r w:rsidR="005D4D20">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D2809" w:rsidRPr="005D4D20" w:rsidRDefault="00AD2809" w:rsidP="00A869A9">
            <w:pPr>
              <w:spacing w:after="0"/>
              <w:rPr>
                <w:rFonts w:ascii="Arial" w:hAnsi="Arial" w:cs="Arial"/>
                <w:b/>
                <w:bCs/>
                <w:lang w:val="en-DE"/>
              </w:rPr>
            </w:pPr>
            <w:r>
              <w:rPr>
                <w:rFonts w:ascii="Arial" w:hAnsi="Arial" w:cs="Arial"/>
                <w:b/>
                <w:bCs/>
                <w:lang w:val="en-US"/>
              </w:rPr>
              <w:t>17.6</w:t>
            </w:r>
            <w:r w:rsidR="005D4D20">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A869A9">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A869A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A869A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A869A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A869A9">
            <w:pPr>
              <w:spacing w:after="0"/>
              <w:rPr>
                <w:rFonts w:ascii="Arial" w:hAnsi="Arial" w:cs="Arial"/>
                <w:lang w:val="en-US"/>
              </w:rPr>
            </w:pPr>
          </w:p>
        </w:tc>
      </w:tr>
      <w:tr w:rsidR="00AD2809" w:rsidRPr="000472D1" w14:paraId="1CECBAA8"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D2809" w:rsidRPr="0077413E" w:rsidRDefault="00AD2809"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D2809" w:rsidRPr="00107C20" w:rsidRDefault="00AD280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DECDB2C" w14:textId="77777777" w:rsidR="00AD2809" w:rsidRPr="00107C20" w:rsidRDefault="00AD280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AD2809" w:rsidRPr="00107C20" w:rsidRDefault="00AD280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D2809" w:rsidRPr="00107C20" w:rsidRDefault="00AD280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D2809" w:rsidRPr="00107C20" w:rsidRDefault="00AD280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D2809" w:rsidRPr="00107C20" w:rsidRDefault="00AD2809" w:rsidP="00A869A9">
            <w:pPr>
              <w:spacing w:after="0"/>
              <w:rPr>
                <w:rFonts w:ascii="Arial" w:hAnsi="Arial" w:cs="Arial"/>
                <w:lang w:val="en-US"/>
              </w:rPr>
            </w:pPr>
          </w:p>
        </w:tc>
      </w:tr>
      <w:tr w:rsidR="00AD2809" w:rsidRPr="000472D1" w14:paraId="3A345D25"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D2809" w:rsidRPr="005D4D20" w:rsidRDefault="00AD2809" w:rsidP="00A869A9">
            <w:pPr>
              <w:spacing w:after="0"/>
              <w:rPr>
                <w:rFonts w:ascii="Arial" w:hAnsi="Arial" w:cs="Arial"/>
                <w:b/>
                <w:bCs/>
                <w:lang w:val="en-DE"/>
              </w:rPr>
            </w:pPr>
            <w:r>
              <w:rPr>
                <w:rFonts w:ascii="Arial" w:hAnsi="Arial" w:cs="Arial"/>
                <w:b/>
                <w:bCs/>
                <w:lang w:val="en-US"/>
              </w:rPr>
              <w:t>17.6</w:t>
            </w:r>
            <w:r w:rsidR="005D4D20">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A869A9">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A869A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A869A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A869A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A869A9">
            <w:pPr>
              <w:spacing w:after="0"/>
              <w:rPr>
                <w:rFonts w:ascii="Arial" w:hAnsi="Arial" w:cs="Arial"/>
                <w:lang w:val="en-US"/>
              </w:rPr>
            </w:pPr>
          </w:p>
        </w:tc>
      </w:tr>
      <w:tr w:rsidR="00AD2809" w:rsidRPr="000472D1" w14:paraId="1A1ED418"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D2809" w:rsidRPr="00107C20" w:rsidRDefault="00AD280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4A8A192" w14:textId="77777777" w:rsidR="00AD2809" w:rsidRPr="00107C20" w:rsidRDefault="00AD280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AD2809" w:rsidRPr="00107C20" w:rsidRDefault="00AD280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D2809" w:rsidRPr="00107C20" w:rsidRDefault="00AD280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D2809" w:rsidRPr="00107C20" w:rsidRDefault="00AD280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D2809" w:rsidRPr="00107C20" w:rsidRDefault="00AD2809" w:rsidP="00A869A9">
            <w:pPr>
              <w:spacing w:after="0"/>
              <w:rPr>
                <w:rFonts w:ascii="Arial" w:hAnsi="Arial" w:cs="Arial"/>
                <w:lang w:val="en-US"/>
              </w:rPr>
            </w:pPr>
          </w:p>
        </w:tc>
      </w:tr>
      <w:tr w:rsidR="00AD2809" w:rsidRPr="000472D1" w14:paraId="52AF546F"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D2809" w:rsidRPr="005D4D20" w:rsidRDefault="00AD2809" w:rsidP="00A869A9">
            <w:pPr>
              <w:spacing w:after="0"/>
              <w:rPr>
                <w:rFonts w:ascii="Arial" w:hAnsi="Arial" w:cs="Arial"/>
                <w:b/>
                <w:bCs/>
                <w:lang w:val="en-DE"/>
              </w:rPr>
            </w:pPr>
            <w:r>
              <w:rPr>
                <w:rFonts w:ascii="Arial" w:hAnsi="Arial" w:cs="Arial"/>
                <w:b/>
                <w:bCs/>
                <w:lang w:val="en-US"/>
              </w:rPr>
              <w:lastRenderedPageBreak/>
              <w:t>17.</w:t>
            </w:r>
            <w:r w:rsidR="005D4D20">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A869A9">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A869A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A869A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A869A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A869A9">
            <w:pPr>
              <w:spacing w:after="0"/>
              <w:rPr>
                <w:rFonts w:ascii="Arial" w:hAnsi="Arial" w:cs="Arial"/>
                <w:lang w:val="en-US"/>
              </w:rPr>
            </w:pPr>
          </w:p>
        </w:tc>
      </w:tr>
      <w:tr w:rsidR="00AD2809" w:rsidRPr="000472D1" w14:paraId="252E01ED"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D2809" w:rsidRPr="00107C20" w:rsidRDefault="00AD280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BBAA1EA" w14:textId="77777777" w:rsidR="00AD2809" w:rsidRPr="00107C20" w:rsidRDefault="00AD280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AD2809" w:rsidRPr="00107C20" w:rsidRDefault="00AD280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AD2809" w:rsidRPr="00107C20" w:rsidRDefault="00AD280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D2809" w:rsidRPr="00107C20" w:rsidRDefault="00AD280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AD2809" w:rsidRPr="00107C20" w:rsidRDefault="00AD2809" w:rsidP="00A869A9">
            <w:pPr>
              <w:spacing w:after="0"/>
              <w:rPr>
                <w:rFonts w:ascii="Arial" w:hAnsi="Arial" w:cs="Arial"/>
                <w:lang w:val="en-US"/>
              </w:rPr>
            </w:pPr>
          </w:p>
        </w:tc>
      </w:tr>
      <w:tr w:rsidR="00AD2809" w:rsidRPr="000472D1" w14:paraId="293E9672"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D2809" w:rsidRPr="005D4D20" w:rsidRDefault="00AD2809" w:rsidP="00A869A9">
            <w:pPr>
              <w:spacing w:after="0"/>
              <w:rPr>
                <w:rFonts w:ascii="Arial" w:hAnsi="Arial" w:cs="Arial"/>
                <w:b/>
                <w:bCs/>
                <w:lang w:val="en-DE"/>
              </w:rPr>
            </w:pPr>
            <w:r>
              <w:rPr>
                <w:rFonts w:ascii="Arial" w:hAnsi="Arial" w:cs="Arial"/>
                <w:b/>
                <w:bCs/>
                <w:lang w:val="en-US"/>
              </w:rPr>
              <w:t>17.7</w:t>
            </w:r>
            <w:r w:rsidR="005D4D20">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A869A9">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A869A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A869A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A869A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A869A9">
            <w:pPr>
              <w:spacing w:after="0"/>
              <w:rPr>
                <w:rFonts w:ascii="Arial" w:hAnsi="Arial" w:cs="Arial"/>
                <w:lang w:val="en-US"/>
              </w:rPr>
            </w:pPr>
          </w:p>
        </w:tc>
      </w:tr>
      <w:tr w:rsidR="00AD2809" w:rsidRPr="000472D1" w14:paraId="1DD0CCFD"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611E61B6" w14:textId="5ACE94FA" w:rsidR="00CB576F" w:rsidRPr="0077413E" w:rsidRDefault="00CB576F"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AD2809" w:rsidRPr="00107C20" w:rsidRDefault="00AD280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849EBE" w14:textId="77777777" w:rsidR="00AD2809" w:rsidRPr="00107C20" w:rsidRDefault="00AD280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CAE6A5" w14:textId="77777777" w:rsidR="00AD2809" w:rsidRPr="00107C20" w:rsidRDefault="00AD280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FF1918" w14:textId="77777777" w:rsidR="00AD2809" w:rsidRPr="00107C20" w:rsidRDefault="00AD280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25654" w14:textId="77777777" w:rsidR="00AD2809" w:rsidRPr="00107C20" w:rsidRDefault="00AD280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66BF97" w14:textId="77777777" w:rsidR="00AD2809" w:rsidRPr="00107C20" w:rsidRDefault="00AD2809" w:rsidP="00A869A9">
            <w:pPr>
              <w:spacing w:after="0"/>
              <w:rPr>
                <w:rFonts w:ascii="Arial" w:hAnsi="Arial" w:cs="Arial"/>
                <w:lang w:val="en-US"/>
              </w:rPr>
            </w:pPr>
          </w:p>
        </w:tc>
      </w:tr>
      <w:tr w:rsidR="00CB576F" w:rsidRPr="000472D1" w14:paraId="676943A7"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CB576F" w:rsidRPr="005D4D20" w:rsidRDefault="00CB576F" w:rsidP="00A869A9">
            <w:pPr>
              <w:spacing w:after="0"/>
              <w:rPr>
                <w:rFonts w:ascii="Arial" w:hAnsi="Arial" w:cs="Arial"/>
                <w:b/>
                <w:bCs/>
                <w:lang w:val="en-DE"/>
              </w:rPr>
            </w:pPr>
            <w:r>
              <w:rPr>
                <w:rFonts w:ascii="Arial" w:hAnsi="Arial" w:cs="Arial"/>
                <w:b/>
                <w:bCs/>
                <w:lang w:val="en-US"/>
              </w:rPr>
              <w:t>17.7</w:t>
            </w:r>
            <w:r w:rsidR="005D4D20">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A869A9">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86"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A869A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A869A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A869A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A869A9">
            <w:pPr>
              <w:spacing w:after="0"/>
              <w:rPr>
                <w:rFonts w:ascii="Arial" w:hAnsi="Arial" w:cs="Arial"/>
                <w:lang w:val="en-US"/>
              </w:rPr>
            </w:pPr>
          </w:p>
        </w:tc>
      </w:tr>
      <w:tr w:rsidR="00CB576F" w:rsidRPr="000472D1" w14:paraId="0FECDFF4"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CB576F" w:rsidRPr="00107C20" w:rsidRDefault="00CB576F"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F89E3F7" w14:textId="77777777" w:rsidR="00CB576F" w:rsidRPr="00107C20" w:rsidRDefault="00CB576F"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CB576F" w:rsidRPr="00107C20" w:rsidRDefault="00CB576F"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CB576F" w:rsidRPr="00107C20" w:rsidRDefault="00CB576F"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CB576F" w:rsidRPr="00107C20" w:rsidRDefault="00CB576F"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CB576F" w:rsidRPr="00107C20" w:rsidRDefault="00CB576F" w:rsidP="00A869A9">
            <w:pPr>
              <w:spacing w:after="0"/>
              <w:rPr>
                <w:rFonts w:ascii="Arial" w:hAnsi="Arial" w:cs="Arial"/>
                <w:lang w:val="en-US"/>
              </w:rPr>
            </w:pPr>
          </w:p>
        </w:tc>
      </w:tr>
      <w:tr w:rsidR="00CB576F" w:rsidRPr="000472D1" w14:paraId="070A3A99"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84B4D5E" w:rsidR="00CB576F" w:rsidRPr="005D4D20" w:rsidRDefault="00CB576F" w:rsidP="00A869A9">
            <w:pPr>
              <w:spacing w:after="0"/>
              <w:rPr>
                <w:rFonts w:ascii="Arial" w:hAnsi="Arial" w:cs="Arial"/>
                <w:b/>
                <w:bCs/>
                <w:lang w:val="en-DE"/>
              </w:rPr>
            </w:pPr>
            <w:r>
              <w:rPr>
                <w:rFonts w:ascii="Arial" w:hAnsi="Arial" w:cs="Arial"/>
                <w:b/>
                <w:bCs/>
                <w:lang w:val="en-US"/>
              </w:rPr>
              <w:t>17.7</w:t>
            </w:r>
            <w:r w:rsidR="005D4D20">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A869A9">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A869A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A869A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A869A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A869A9">
            <w:pPr>
              <w:spacing w:after="0"/>
              <w:rPr>
                <w:rFonts w:ascii="Arial" w:hAnsi="Arial" w:cs="Arial"/>
                <w:lang w:val="en-US"/>
              </w:rPr>
            </w:pPr>
          </w:p>
        </w:tc>
      </w:tr>
      <w:tr w:rsidR="00CB576F" w:rsidRPr="000472D1" w14:paraId="0C7DC6A2"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B576F" w:rsidRPr="00107C20" w:rsidRDefault="00CB576F"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6C78DF9" w14:textId="77777777" w:rsidR="00CB576F" w:rsidRPr="00107C20" w:rsidRDefault="00CB576F"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09E5B5B" w14:textId="77777777" w:rsidR="00CB576F" w:rsidRPr="00107C20" w:rsidRDefault="00CB576F"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2379FE" w14:textId="77777777" w:rsidR="00CB576F" w:rsidRPr="00107C20" w:rsidRDefault="00CB576F"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0BC722" w14:textId="77777777" w:rsidR="00CB576F" w:rsidRPr="00107C20" w:rsidRDefault="00CB576F"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E35697" w14:textId="77777777" w:rsidR="00CB576F" w:rsidRPr="00107C20" w:rsidRDefault="00CB576F" w:rsidP="00A869A9">
            <w:pPr>
              <w:spacing w:after="0"/>
              <w:rPr>
                <w:rFonts w:ascii="Arial" w:hAnsi="Arial" w:cs="Arial"/>
                <w:lang w:val="en-US"/>
              </w:rPr>
            </w:pPr>
          </w:p>
        </w:tc>
      </w:tr>
      <w:tr w:rsidR="004F276F" w:rsidRPr="00107C20" w14:paraId="7B2A8095" w14:textId="77777777" w:rsidTr="00A869A9">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4F276F" w:rsidRPr="00107C20" w:rsidRDefault="004F276F"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4F276F" w:rsidRPr="00107C20" w:rsidRDefault="004F276F" w:rsidP="00A869A9">
            <w:pPr>
              <w:spacing w:after="0"/>
              <w:rPr>
                <w:rFonts w:ascii="Arial" w:hAnsi="Arial" w:cs="Arial"/>
                <w:b/>
                <w:bCs/>
                <w:lang w:val="en-US"/>
              </w:rPr>
            </w:pPr>
            <w:r w:rsidRPr="004F276F">
              <w:rPr>
                <w:rFonts w:ascii="Arial" w:eastAsia="MS Mincho" w:hAnsi="Arial" w:cs="Arial"/>
                <w:b/>
              </w:rPr>
              <w:t>Release 18</w:t>
            </w:r>
          </w:p>
        </w:tc>
        <w:tc>
          <w:tcPr>
            <w:tcW w:w="886" w:type="dxa"/>
            <w:tcBorders>
              <w:top w:val="single" w:sz="18" w:space="0" w:color="auto"/>
              <w:bottom w:val="single" w:sz="18" w:space="0" w:color="auto"/>
            </w:tcBorders>
            <w:shd w:val="clear" w:color="auto" w:fill="E6E6E6"/>
          </w:tcPr>
          <w:p w14:paraId="30C52A53" w14:textId="77777777" w:rsidR="004F276F" w:rsidRPr="00107C20" w:rsidRDefault="004F276F" w:rsidP="00A869A9">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4F276F" w:rsidRPr="00107C20" w:rsidRDefault="004F276F" w:rsidP="00A869A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4F276F" w:rsidRPr="00107C20" w:rsidRDefault="004F276F" w:rsidP="00A869A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4F276F" w:rsidRPr="00107C20" w:rsidRDefault="004F276F" w:rsidP="00A869A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4F276F" w:rsidRPr="00107C20" w:rsidRDefault="004F276F" w:rsidP="00A869A9">
            <w:pPr>
              <w:numPr>
                <w:ilvl w:val="0"/>
                <w:numId w:val="2"/>
              </w:numPr>
              <w:tabs>
                <w:tab w:val="clear" w:pos="720"/>
                <w:tab w:val="num" w:pos="0"/>
              </w:tabs>
              <w:spacing w:after="0"/>
              <w:ind w:left="0"/>
              <w:rPr>
                <w:rFonts w:ascii="Arial" w:hAnsi="Arial" w:cs="Arial"/>
                <w:color w:val="FF0000"/>
                <w:lang w:val="en-US"/>
              </w:rPr>
            </w:pPr>
          </w:p>
        </w:tc>
      </w:tr>
      <w:tr w:rsidR="008E4D22" w:rsidRPr="00107C20" w14:paraId="26DAFACB" w14:textId="77777777" w:rsidTr="00A869A9">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8E4D22" w:rsidRPr="00107C20" w:rsidRDefault="008E4D22" w:rsidP="008E4D22">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86" w:type="dxa"/>
            <w:tcBorders>
              <w:top w:val="single" w:sz="18" w:space="0" w:color="auto"/>
              <w:bottom w:val="single" w:sz="4" w:space="0" w:color="auto"/>
            </w:tcBorders>
            <w:shd w:val="clear" w:color="auto" w:fill="FDE9D9" w:themeFill="accent6" w:themeFillTint="33"/>
          </w:tcPr>
          <w:p w14:paraId="4297B5EC"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8E4D22" w:rsidRPr="00107C20" w:rsidRDefault="008E4D22" w:rsidP="008E4D2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8E4D22" w:rsidRPr="00107C20" w:rsidRDefault="008E4D22" w:rsidP="008E4D2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8E4D22" w:rsidRPr="00107C20" w:rsidRDefault="008E4D22" w:rsidP="008E4D2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8E4D22" w:rsidRPr="00107C20" w:rsidRDefault="008E4D22" w:rsidP="008E4D22">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8E4D22" w:rsidRPr="00107C20" w14:paraId="0F631A65" w14:textId="77777777" w:rsidTr="00A869A9">
        <w:trPr>
          <w:cantSplit/>
        </w:trPr>
        <w:tc>
          <w:tcPr>
            <w:tcW w:w="974" w:type="dxa"/>
            <w:tcBorders>
              <w:top w:val="single" w:sz="4" w:space="0" w:color="auto"/>
              <w:left w:val="single" w:sz="18" w:space="0" w:color="auto"/>
              <w:bottom w:val="single" w:sz="4" w:space="0" w:color="auto"/>
            </w:tcBorders>
          </w:tcPr>
          <w:p w14:paraId="39D3F8B7" w14:textId="77777777" w:rsidR="008E4D22" w:rsidRPr="00107C20" w:rsidRDefault="008E4D22" w:rsidP="008E4D22">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8E4D22" w:rsidRPr="00107C20" w:rsidRDefault="008E4D22" w:rsidP="008E4D22">
            <w:pPr>
              <w:spacing w:after="0"/>
              <w:rPr>
                <w:rFonts w:ascii="Arial" w:hAnsi="Arial" w:cs="Arial"/>
                <w:b/>
                <w:bCs/>
                <w:lang w:val="en-US"/>
              </w:rPr>
            </w:pPr>
          </w:p>
        </w:tc>
        <w:tc>
          <w:tcPr>
            <w:tcW w:w="886" w:type="dxa"/>
            <w:tcBorders>
              <w:top w:val="single" w:sz="4" w:space="0" w:color="auto"/>
              <w:bottom w:val="single" w:sz="4" w:space="0" w:color="auto"/>
            </w:tcBorders>
          </w:tcPr>
          <w:p w14:paraId="605C64B1"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8E4D22" w:rsidRPr="00107C20" w:rsidRDefault="008E4D22" w:rsidP="008E4D22">
            <w:pPr>
              <w:spacing w:after="0"/>
              <w:rPr>
                <w:rFonts w:ascii="Arial" w:hAnsi="Arial" w:cs="Arial"/>
                <w:lang w:val="en-US"/>
              </w:rPr>
            </w:pPr>
          </w:p>
        </w:tc>
      </w:tr>
      <w:tr w:rsidR="008E4D22" w:rsidRPr="00107C20" w14:paraId="66A14C72" w14:textId="77777777" w:rsidTr="00A869A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8E4D22" w:rsidRPr="00107C20" w:rsidRDefault="008E4D22" w:rsidP="008E4D22">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86" w:type="dxa"/>
            <w:tcBorders>
              <w:top w:val="single" w:sz="4" w:space="0" w:color="auto"/>
              <w:bottom w:val="single" w:sz="4" w:space="0" w:color="auto"/>
            </w:tcBorders>
            <w:shd w:val="clear" w:color="auto" w:fill="FDE9D9" w:themeFill="accent6" w:themeFillTint="33"/>
          </w:tcPr>
          <w:p w14:paraId="0B711AD5"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8E4D22" w:rsidRPr="00107C20" w:rsidRDefault="008E4D22" w:rsidP="008E4D2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8E4D22" w:rsidRPr="00107C20" w:rsidRDefault="008E4D22" w:rsidP="008E4D22">
            <w:pPr>
              <w:spacing w:after="0"/>
              <w:rPr>
                <w:rFonts w:ascii="Arial" w:hAnsi="Arial" w:cs="Arial"/>
                <w:color w:val="FF0000"/>
                <w:lang w:val="en-US"/>
              </w:rPr>
            </w:pPr>
          </w:p>
        </w:tc>
      </w:tr>
      <w:tr w:rsidR="008E4D22" w:rsidRPr="00107C20" w14:paraId="5D0E882A" w14:textId="77777777" w:rsidTr="00A869A9">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FEA87A" w14:textId="77777777" w:rsidR="008E4D22" w:rsidRPr="00107C20" w:rsidRDefault="008E4D22" w:rsidP="008E4D2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9232DA" w14:textId="77777777" w:rsidR="008E4D22" w:rsidRPr="00107C20" w:rsidRDefault="008E4D22" w:rsidP="008E4D2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B5A991"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36E761"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C576DED"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20CFF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2D76A1C" w14:textId="77777777" w:rsidR="008E4D22" w:rsidRPr="00107C20" w:rsidRDefault="008E4D22" w:rsidP="008E4D22">
            <w:pPr>
              <w:spacing w:after="0"/>
              <w:rPr>
                <w:rFonts w:ascii="Arial" w:hAnsi="Arial" w:cs="Arial"/>
                <w:color w:val="FF0000"/>
                <w:lang w:val="en-US"/>
              </w:rPr>
            </w:pPr>
          </w:p>
        </w:tc>
      </w:tr>
      <w:tr w:rsidR="008E4D22" w:rsidRPr="00107C20" w14:paraId="0BC477F4"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8E4D22" w:rsidRPr="00107C20" w:rsidRDefault="008E4D22" w:rsidP="008E4D22">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86" w:type="dxa"/>
            <w:tcBorders>
              <w:bottom w:val="single" w:sz="4" w:space="0" w:color="auto"/>
            </w:tcBorders>
            <w:shd w:val="clear" w:color="auto" w:fill="FDE9D9" w:themeFill="accent6" w:themeFillTint="33"/>
          </w:tcPr>
          <w:p w14:paraId="35A0E9D8"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8E4D22" w:rsidRPr="00107C20" w:rsidRDefault="008E4D22" w:rsidP="008E4D22">
            <w:pPr>
              <w:spacing w:after="0"/>
              <w:rPr>
                <w:rFonts w:ascii="Arial" w:hAnsi="Arial" w:cs="Arial"/>
                <w:color w:val="FF0000"/>
                <w:lang w:val="en-US"/>
              </w:rPr>
            </w:pPr>
          </w:p>
        </w:tc>
      </w:tr>
      <w:tr w:rsidR="008E4D22" w:rsidRPr="00107C20" w14:paraId="7AB187BB" w14:textId="77777777" w:rsidTr="00A869A9">
        <w:trPr>
          <w:cantSplit/>
        </w:trPr>
        <w:tc>
          <w:tcPr>
            <w:tcW w:w="974" w:type="dxa"/>
            <w:tcBorders>
              <w:top w:val="single" w:sz="4" w:space="0" w:color="auto"/>
              <w:left w:val="single" w:sz="18" w:space="0" w:color="auto"/>
              <w:bottom w:val="nil"/>
              <w:right w:val="single" w:sz="4" w:space="0" w:color="auto"/>
            </w:tcBorders>
            <w:shd w:val="clear" w:color="000000" w:fill="FFFFFF"/>
          </w:tcPr>
          <w:p w14:paraId="0B3A90F4" w14:textId="77777777" w:rsidR="008E4D22" w:rsidRPr="00107C20" w:rsidRDefault="008E4D22" w:rsidP="008E4D2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D794CA" w14:textId="77777777" w:rsidR="008E4D22" w:rsidRPr="00107C20" w:rsidRDefault="008E4D22" w:rsidP="008E4D22">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973F368"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04DB773"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0836203"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B53DF84"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BB28553" w14:textId="77777777" w:rsidR="008E4D22" w:rsidRPr="00107C20" w:rsidRDefault="008E4D22" w:rsidP="008E4D22">
            <w:pPr>
              <w:spacing w:after="0"/>
              <w:rPr>
                <w:rFonts w:ascii="Arial" w:hAnsi="Arial" w:cs="Arial"/>
                <w:lang w:val="en-US"/>
              </w:rPr>
            </w:pPr>
          </w:p>
        </w:tc>
      </w:tr>
      <w:tr w:rsidR="008E4D22" w:rsidRPr="00107C20" w14:paraId="1259BAE3"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8E4D22" w:rsidRPr="00107C20" w:rsidRDefault="008E4D22" w:rsidP="008E4D22">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86" w:type="dxa"/>
            <w:tcBorders>
              <w:bottom w:val="single" w:sz="4" w:space="0" w:color="auto"/>
            </w:tcBorders>
            <w:shd w:val="clear" w:color="auto" w:fill="FDE9D9" w:themeFill="accent6" w:themeFillTint="33"/>
          </w:tcPr>
          <w:p w14:paraId="2AF1AF33"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8E4D22" w:rsidRPr="00107C20" w:rsidRDefault="008E4D22" w:rsidP="008E4D22">
            <w:pPr>
              <w:spacing w:after="0"/>
              <w:rPr>
                <w:rFonts w:ascii="Arial" w:hAnsi="Arial" w:cs="Arial"/>
                <w:color w:val="FF0000"/>
                <w:lang w:val="en-US"/>
              </w:rPr>
            </w:pPr>
          </w:p>
        </w:tc>
      </w:tr>
      <w:tr w:rsidR="008E4D22" w:rsidRPr="000472D1" w14:paraId="1FC71DAB"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27293F95"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78FC82"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07C0F12"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5B0B85"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D5A8F6"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BFAF53"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5C157" w14:textId="77777777" w:rsidR="008E4D22" w:rsidRPr="00107C20" w:rsidRDefault="008E4D22" w:rsidP="008E4D22">
            <w:pPr>
              <w:spacing w:after="0"/>
              <w:rPr>
                <w:rFonts w:ascii="Arial" w:hAnsi="Arial" w:cs="Arial"/>
                <w:lang w:val="en-US"/>
              </w:rPr>
            </w:pPr>
          </w:p>
        </w:tc>
      </w:tr>
      <w:tr w:rsidR="008E4D22" w:rsidRPr="00107C20" w14:paraId="387798F1"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8E4D22" w:rsidRPr="00107C20" w:rsidRDefault="008E4D2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8E4D22" w:rsidRPr="00107C20" w:rsidRDefault="008E4D22" w:rsidP="00A869A9">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86" w:type="dxa"/>
            <w:tcBorders>
              <w:bottom w:val="single" w:sz="4" w:space="0" w:color="auto"/>
            </w:tcBorders>
            <w:shd w:val="clear" w:color="auto" w:fill="FDE9D9" w:themeFill="accent6" w:themeFillTint="33"/>
          </w:tcPr>
          <w:p w14:paraId="54DB737C" w14:textId="77777777" w:rsidR="008E4D22" w:rsidRPr="00107C20" w:rsidRDefault="008E4D2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8E4D22" w:rsidRPr="00107C20" w:rsidRDefault="008E4D2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8E4D22" w:rsidRPr="00107C20" w:rsidRDefault="008E4D2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8E4D22" w:rsidRPr="00107C20" w:rsidRDefault="008E4D2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8E4D22" w:rsidRPr="00107C20" w:rsidRDefault="008E4D22" w:rsidP="00A869A9">
            <w:pPr>
              <w:spacing w:after="0"/>
              <w:rPr>
                <w:rFonts w:ascii="Arial" w:hAnsi="Arial" w:cs="Arial"/>
                <w:color w:val="FF0000"/>
                <w:lang w:val="en-US"/>
              </w:rPr>
            </w:pPr>
          </w:p>
        </w:tc>
      </w:tr>
      <w:tr w:rsidR="008E4D22" w:rsidRPr="000472D1" w14:paraId="7DF8C78A"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0A58D8CC" w14:textId="77777777" w:rsidR="008E4D22" w:rsidRPr="0077413E" w:rsidRDefault="008E4D22"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8E4D22" w:rsidRPr="00107C20" w:rsidRDefault="008E4D22"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7557E04" w14:textId="77777777" w:rsidR="008E4D22" w:rsidRPr="00107C20" w:rsidRDefault="008E4D22"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D03014" w14:textId="77777777" w:rsidR="008E4D22" w:rsidRPr="00107C20" w:rsidRDefault="008E4D22"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D133D4" w14:textId="77777777" w:rsidR="008E4D22" w:rsidRPr="00107C20" w:rsidRDefault="008E4D22"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BE0736" w14:textId="77777777" w:rsidR="008E4D22" w:rsidRPr="00107C20" w:rsidRDefault="008E4D22"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276920" w14:textId="77777777" w:rsidR="008E4D22" w:rsidRPr="00107C20" w:rsidRDefault="008E4D22" w:rsidP="00A869A9">
            <w:pPr>
              <w:spacing w:after="0"/>
              <w:rPr>
                <w:rFonts w:ascii="Arial" w:hAnsi="Arial" w:cs="Arial"/>
                <w:lang w:val="en-US"/>
              </w:rPr>
            </w:pPr>
          </w:p>
        </w:tc>
      </w:tr>
      <w:tr w:rsidR="008E4D22" w:rsidRPr="00107C20" w14:paraId="1BE56746"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8E4D22" w:rsidRPr="00107C20" w:rsidRDefault="008E4D2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8E4D22" w:rsidRPr="00107C20" w:rsidRDefault="008E4D22" w:rsidP="00A869A9">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86" w:type="dxa"/>
            <w:tcBorders>
              <w:bottom w:val="single" w:sz="4" w:space="0" w:color="auto"/>
            </w:tcBorders>
            <w:shd w:val="clear" w:color="auto" w:fill="FDE9D9" w:themeFill="accent6" w:themeFillTint="33"/>
          </w:tcPr>
          <w:p w14:paraId="7F63BA77" w14:textId="77777777" w:rsidR="008E4D22" w:rsidRPr="00107C20" w:rsidRDefault="008E4D2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8E4D22" w:rsidRPr="00107C20" w:rsidRDefault="008E4D2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8E4D22" w:rsidRPr="00107C20" w:rsidRDefault="008E4D2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8E4D22" w:rsidRPr="00107C20" w:rsidRDefault="008E4D2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8E4D22" w:rsidRPr="00107C20" w:rsidRDefault="008E4D22" w:rsidP="00A869A9">
            <w:pPr>
              <w:spacing w:after="0"/>
              <w:rPr>
                <w:rFonts w:ascii="Arial" w:hAnsi="Arial" w:cs="Arial"/>
                <w:color w:val="FF0000"/>
                <w:lang w:val="en-US"/>
              </w:rPr>
            </w:pPr>
          </w:p>
        </w:tc>
      </w:tr>
      <w:tr w:rsidR="008E4D22" w:rsidRPr="000472D1" w14:paraId="7F402AC7"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639E3A98" w14:textId="5E76B05D"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3AD347"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3C82084"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F9413A2"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C22A15"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D547C3"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2EDF79" w14:textId="77777777" w:rsidR="008E4D22" w:rsidRPr="00107C20" w:rsidRDefault="008E4D22" w:rsidP="008E4D22">
            <w:pPr>
              <w:spacing w:after="0"/>
              <w:rPr>
                <w:rFonts w:ascii="Arial" w:hAnsi="Arial" w:cs="Arial"/>
                <w:lang w:val="en-US"/>
              </w:rPr>
            </w:pPr>
          </w:p>
        </w:tc>
      </w:tr>
      <w:tr w:rsidR="008E4D22" w:rsidRPr="00107C20" w14:paraId="3C265AC2"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8E4D22" w:rsidRPr="00107C20" w:rsidRDefault="008E4D2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8E4D22" w:rsidRPr="00107C20" w:rsidRDefault="008B6AB5" w:rsidP="00A869A9">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86" w:type="dxa"/>
            <w:tcBorders>
              <w:bottom w:val="single" w:sz="4" w:space="0" w:color="auto"/>
            </w:tcBorders>
            <w:shd w:val="clear" w:color="auto" w:fill="FDE9D9" w:themeFill="accent6" w:themeFillTint="33"/>
          </w:tcPr>
          <w:p w14:paraId="2EAD495E" w14:textId="77777777" w:rsidR="008E4D22" w:rsidRPr="00107C20" w:rsidRDefault="008E4D2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8E4D22" w:rsidRPr="00107C20" w:rsidRDefault="008E4D2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8E4D22" w:rsidRPr="00107C20" w:rsidRDefault="008E4D2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8E4D22" w:rsidRPr="00107C20" w:rsidRDefault="008E4D2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8E4D22" w:rsidRPr="00107C20" w:rsidRDefault="008E4D22" w:rsidP="00A869A9">
            <w:pPr>
              <w:spacing w:after="0"/>
              <w:rPr>
                <w:rFonts w:ascii="Arial" w:hAnsi="Arial" w:cs="Arial"/>
                <w:color w:val="FF0000"/>
                <w:lang w:val="en-US"/>
              </w:rPr>
            </w:pPr>
          </w:p>
        </w:tc>
      </w:tr>
      <w:tr w:rsidR="008E4D22" w:rsidRPr="000472D1" w14:paraId="3BEBDE16"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22DC660B"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43824B"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EA7055"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0E434BC"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C7F18D"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A8AA5BB"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04EC59" w14:textId="77777777" w:rsidR="008E4D22" w:rsidRPr="00107C20" w:rsidRDefault="008E4D22" w:rsidP="008E4D22">
            <w:pPr>
              <w:spacing w:after="0"/>
              <w:rPr>
                <w:rFonts w:ascii="Arial" w:hAnsi="Arial" w:cs="Arial"/>
                <w:lang w:val="en-US"/>
              </w:rPr>
            </w:pPr>
          </w:p>
        </w:tc>
      </w:tr>
      <w:tr w:rsidR="008B6AB5" w:rsidRPr="00107C20" w14:paraId="77B08ED3"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8B6AB5" w:rsidRPr="00107C20" w:rsidRDefault="008B6AB5"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8B6AB5" w:rsidRPr="00107C20" w:rsidRDefault="008B6AB5" w:rsidP="00A869A9">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86" w:type="dxa"/>
            <w:tcBorders>
              <w:bottom w:val="single" w:sz="4" w:space="0" w:color="auto"/>
            </w:tcBorders>
            <w:shd w:val="clear" w:color="auto" w:fill="FDE9D9" w:themeFill="accent6" w:themeFillTint="33"/>
          </w:tcPr>
          <w:p w14:paraId="0D1AE2F9" w14:textId="77777777" w:rsidR="008B6AB5" w:rsidRPr="00107C20" w:rsidRDefault="008B6AB5"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8B6AB5" w:rsidRPr="00107C20" w:rsidRDefault="008B6AB5"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8B6AB5" w:rsidRPr="00107C20" w:rsidRDefault="008B6AB5"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8B6AB5" w:rsidRPr="00107C20" w:rsidRDefault="008B6AB5"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8B6AB5" w:rsidRPr="00107C20" w:rsidRDefault="008B6AB5" w:rsidP="00A869A9">
            <w:pPr>
              <w:spacing w:after="0"/>
              <w:rPr>
                <w:rFonts w:ascii="Arial" w:hAnsi="Arial" w:cs="Arial"/>
                <w:color w:val="FF0000"/>
                <w:lang w:val="en-US"/>
              </w:rPr>
            </w:pPr>
          </w:p>
        </w:tc>
      </w:tr>
      <w:tr w:rsidR="008E4D22" w:rsidRPr="000472D1" w14:paraId="7F41DB19"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37C2AA1B"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5FF8FBB"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839C20F"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D6C471"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3AFACA"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B40C1E" w14:textId="77777777" w:rsidR="008E4D22" w:rsidRPr="00107C20" w:rsidRDefault="008E4D22" w:rsidP="008E4D22">
            <w:pPr>
              <w:spacing w:after="0"/>
              <w:rPr>
                <w:rFonts w:ascii="Arial" w:hAnsi="Arial" w:cs="Arial"/>
                <w:lang w:val="en-US"/>
              </w:rPr>
            </w:pPr>
          </w:p>
        </w:tc>
      </w:tr>
      <w:tr w:rsidR="00243D4A" w:rsidRPr="00107C20" w14:paraId="6EB24FAB"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243D4A" w:rsidRPr="00107C20" w:rsidRDefault="00243D4A" w:rsidP="00A869A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243D4A" w:rsidRPr="00107C20" w:rsidRDefault="00243D4A" w:rsidP="00A869A9">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86" w:type="dxa"/>
            <w:tcBorders>
              <w:bottom w:val="single" w:sz="4" w:space="0" w:color="auto"/>
            </w:tcBorders>
            <w:shd w:val="clear" w:color="auto" w:fill="FDE9D9" w:themeFill="accent6" w:themeFillTint="33"/>
          </w:tcPr>
          <w:p w14:paraId="7CA16332" w14:textId="77777777" w:rsidR="00243D4A" w:rsidRPr="00107C20" w:rsidRDefault="00243D4A"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243D4A" w:rsidRPr="00107C20" w:rsidRDefault="00243D4A"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243D4A" w:rsidRPr="00107C20" w:rsidRDefault="00243D4A"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243D4A" w:rsidRPr="00107C20" w:rsidRDefault="00243D4A"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243D4A" w:rsidRPr="00107C20" w:rsidRDefault="00243D4A" w:rsidP="00A869A9">
            <w:pPr>
              <w:spacing w:after="0"/>
              <w:rPr>
                <w:rFonts w:ascii="Arial" w:hAnsi="Arial" w:cs="Arial"/>
                <w:color w:val="FF0000"/>
                <w:lang w:val="en-US"/>
              </w:rPr>
            </w:pPr>
          </w:p>
        </w:tc>
      </w:tr>
      <w:tr w:rsidR="00243D4A" w:rsidRPr="000472D1" w14:paraId="19E502D3"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49A7398C" w14:textId="77777777" w:rsidR="00243D4A" w:rsidRPr="0077413E" w:rsidRDefault="00243D4A"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579563" w14:textId="77777777" w:rsidR="00243D4A" w:rsidRPr="00107C20" w:rsidRDefault="00243D4A"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E0AD586" w14:textId="77777777" w:rsidR="00243D4A" w:rsidRPr="00107C20" w:rsidRDefault="00243D4A"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0AE585D" w14:textId="77777777" w:rsidR="00243D4A" w:rsidRPr="00107C20" w:rsidRDefault="00243D4A"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0A3BB" w14:textId="77777777" w:rsidR="00243D4A" w:rsidRPr="00107C20" w:rsidRDefault="00243D4A"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15FC65" w14:textId="77777777" w:rsidR="00243D4A" w:rsidRPr="00107C20" w:rsidRDefault="00243D4A"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A920" w14:textId="77777777" w:rsidR="00243D4A" w:rsidRPr="00107C20" w:rsidRDefault="00243D4A" w:rsidP="00A869A9">
            <w:pPr>
              <w:spacing w:after="0"/>
              <w:rPr>
                <w:rFonts w:ascii="Arial" w:hAnsi="Arial" w:cs="Arial"/>
                <w:lang w:val="en-US"/>
              </w:rPr>
            </w:pPr>
          </w:p>
        </w:tc>
      </w:tr>
      <w:tr w:rsidR="00243D4A" w:rsidRPr="00107C20" w14:paraId="7676E324"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243D4A" w:rsidRPr="00107C20" w:rsidRDefault="00243D4A"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243D4A" w:rsidRPr="00107C20" w:rsidRDefault="00243D4A" w:rsidP="00A869A9">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86" w:type="dxa"/>
            <w:tcBorders>
              <w:bottom w:val="single" w:sz="4" w:space="0" w:color="auto"/>
            </w:tcBorders>
            <w:shd w:val="clear" w:color="auto" w:fill="FDE9D9" w:themeFill="accent6" w:themeFillTint="33"/>
          </w:tcPr>
          <w:p w14:paraId="33E684B8" w14:textId="77777777" w:rsidR="00243D4A" w:rsidRPr="00107C20" w:rsidRDefault="00243D4A"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243D4A" w:rsidRPr="00107C20" w:rsidRDefault="00243D4A"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243D4A" w:rsidRPr="00107C20" w:rsidRDefault="00243D4A"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243D4A" w:rsidRPr="00107C20" w:rsidRDefault="00243D4A"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243D4A" w:rsidRPr="00107C20" w:rsidRDefault="00243D4A" w:rsidP="00A869A9">
            <w:pPr>
              <w:spacing w:after="0"/>
              <w:rPr>
                <w:rFonts w:ascii="Arial" w:hAnsi="Arial" w:cs="Arial"/>
                <w:color w:val="FF0000"/>
                <w:lang w:val="en-US"/>
              </w:rPr>
            </w:pPr>
          </w:p>
        </w:tc>
      </w:tr>
      <w:tr w:rsidR="00243D4A" w:rsidRPr="000472D1" w14:paraId="50788AB3"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243D4A" w:rsidRPr="0077413E" w:rsidRDefault="00243D4A"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243D4A" w:rsidRPr="00107C20" w:rsidRDefault="00243D4A"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C903E2" w14:textId="77777777" w:rsidR="00243D4A" w:rsidRPr="00107C20" w:rsidRDefault="00243D4A"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243D4A" w:rsidRPr="00107C20" w:rsidRDefault="00243D4A"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243D4A" w:rsidRPr="00107C20" w:rsidRDefault="00243D4A"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243D4A" w:rsidRPr="00107C20" w:rsidRDefault="00243D4A"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243D4A" w:rsidRPr="00107C20" w:rsidRDefault="00243D4A" w:rsidP="00A869A9">
            <w:pPr>
              <w:spacing w:after="0"/>
              <w:rPr>
                <w:rFonts w:ascii="Arial" w:hAnsi="Arial" w:cs="Arial"/>
                <w:lang w:val="en-US"/>
              </w:rPr>
            </w:pPr>
          </w:p>
        </w:tc>
      </w:tr>
      <w:tr w:rsidR="00243D4A" w:rsidRPr="00107C20" w14:paraId="1AE9AC9E"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243D4A" w:rsidRPr="00107C20" w:rsidRDefault="00243D4A"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243D4A" w:rsidRPr="00107C20" w:rsidRDefault="00243D4A" w:rsidP="00A869A9">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86" w:type="dxa"/>
            <w:tcBorders>
              <w:bottom w:val="single" w:sz="4" w:space="0" w:color="auto"/>
            </w:tcBorders>
            <w:shd w:val="clear" w:color="auto" w:fill="FDE9D9" w:themeFill="accent6" w:themeFillTint="33"/>
          </w:tcPr>
          <w:p w14:paraId="276DA849" w14:textId="77777777" w:rsidR="00243D4A" w:rsidRPr="00107C20" w:rsidRDefault="00243D4A"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243D4A" w:rsidRPr="00107C20" w:rsidRDefault="00243D4A"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243D4A" w:rsidRPr="00107C20" w:rsidRDefault="00243D4A"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243D4A" w:rsidRPr="00107C20" w:rsidRDefault="00243D4A"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243D4A" w:rsidRPr="00107C20" w:rsidRDefault="00243D4A" w:rsidP="00A869A9">
            <w:pPr>
              <w:spacing w:after="0"/>
              <w:rPr>
                <w:rFonts w:ascii="Arial" w:hAnsi="Arial" w:cs="Arial"/>
                <w:color w:val="FF0000"/>
                <w:lang w:val="en-US"/>
              </w:rPr>
            </w:pPr>
          </w:p>
        </w:tc>
      </w:tr>
      <w:tr w:rsidR="00243D4A" w:rsidRPr="000472D1" w14:paraId="24EC1B2C"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118FEE09" w14:textId="77777777" w:rsidR="00243D4A" w:rsidRPr="0077413E" w:rsidRDefault="00243D4A"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243D4A" w:rsidRPr="00107C20" w:rsidRDefault="00243D4A"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5F711B6" w14:textId="77777777" w:rsidR="00243D4A" w:rsidRPr="00107C20" w:rsidRDefault="00243D4A"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6F4A69" w14:textId="77777777" w:rsidR="00243D4A" w:rsidRPr="00107C20" w:rsidRDefault="00243D4A"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866912" w14:textId="77777777" w:rsidR="00243D4A" w:rsidRPr="00107C20" w:rsidRDefault="00243D4A"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9C9F5" w14:textId="77777777" w:rsidR="00243D4A" w:rsidRPr="00107C20" w:rsidRDefault="00243D4A"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457D7E" w14:textId="77777777" w:rsidR="00243D4A" w:rsidRPr="00107C20" w:rsidRDefault="00243D4A" w:rsidP="00A869A9">
            <w:pPr>
              <w:spacing w:after="0"/>
              <w:rPr>
                <w:rFonts w:ascii="Arial" w:hAnsi="Arial" w:cs="Arial"/>
                <w:lang w:val="en-US"/>
              </w:rPr>
            </w:pPr>
          </w:p>
        </w:tc>
      </w:tr>
      <w:tr w:rsidR="00243D4A" w:rsidRPr="00107C20" w14:paraId="1D740C7D"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243D4A" w:rsidRPr="00107C20" w:rsidRDefault="00243D4A"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243D4A" w:rsidRPr="00107C20" w:rsidRDefault="00243D4A" w:rsidP="00A869A9">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86" w:type="dxa"/>
            <w:tcBorders>
              <w:bottom w:val="single" w:sz="4" w:space="0" w:color="auto"/>
            </w:tcBorders>
            <w:shd w:val="clear" w:color="auto" w:fill="FDE9D9" w:themeFill="accent6" w:themeFillTint="33"/>
          </w:tcPr>
          <w:p w14:paraId="698995B2" w14:textId="77777777" w:rsidR="00243D4A" w:rsidRPr="00107C20" w:rsidRDefault="00243D4A"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243D4A" w:rsidRPr="00107C20" w:rsidRDefault="00243D4A"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243D4A" w:rsidRPr="00107C20" w:rsidRDefault="00243D4A"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243D4A" w:rsidRPr="00107C20" w:rsidRDefault="00243D4A"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243D4A" w:rsidRPr="00107C20" w:rsidRDefault="00243D4A" w:rsidP="00A869A9">
            <w:pPr>
              <w:spacing w:after="0"/>
              <w:rPr>
                <w:rFonts w:ascii="Arial" w:hAnsi="Arial" w:cs="Arial"/>
                <w:color w:val="FF0000"/>
                <w:lang w:val="en-US"/>
              </w:rPr>
            </w:pPr>
          </w:p>
        </w:tc>
      </w:tr>
      <w:tr w:rsidR="00243D4A" w:rsidRPr="000472D1" w14:paraId="2287966C"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080FE4D1" w14:textId="77777777" w:rsidR="00243D4A" w:rsidRPr="0077413E" w:rsidRDefault="00243D4A"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9CB63" w14:textId="77777777" w:rsidR="00243D4A" w:rsidRPr="00107C20" w:rsidRDefault="00243D4A"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8C8E46" w14:textId="77777777" w:rsidR="00243D4A" w:rsidRPr="00107C20" w:rsidRDefault="00243D4A"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73AF031" w14:textId="77777777" w:rsidR="00243D4A" w:rsidRPr="00107C20" w:rsidRDefault="00243D4A"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1D5CB2" w14:textId="77777777" w:rsidR="00243D4A" w:rsidRPr="00107C20" w:rsidRDefault="00243D4A"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79EAC9" w14:textId="77777777" w:rsidR="00243D4A" w:rsidRPr="00107C20" w:rsidRDefault="00243D4A"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30FDDA" w14:textId="77777777" w:rsidR="00243D4A" w:rsidRPr="00107C20" w:rsidRDefault="00243D4A" w:rsidP="00A869A9">
            <w:pPr>
              <w:spacing w:after="0"/>
              <w:rPr>
                <w:rFonts w:ascii="Arial" w:hAnsi="Arial" w:cs="Arial"/>
                <w:lang w:val="en-US"/>
              </w:rPr>
            </w:pPr>
          </w:p>
        </w:tc>
      </w:tr>
      <w:tr w:rsidR="00243D4A" w:rsidRPr="00107C20" w14:paraId="4F795874"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243D4A" w:rsidRPr="00107C20" w:rsidRDefault="00243D4A"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243D4A" w:rsidRPr="00107C20" w:rsidRDefault="00243D4A" w:rsidP="00A869A9">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86" w:type="dxa"/>
            <w:tcBorders>
              <w:bottom w:val="single" w:sz="4" w:space="0" w:color="auto"/>
            </w:tcBorders>
            <w:shd w:val="clear" w:color="auto" w:fill="FDE9D9" w:themeFill="accent6" w:themeFillTint="33"/>
          </w:tcPr>
          <w:p w14:paraId="4E961187" w14:textId="77777777" w:rsidR="00243D4A" w:rsidRPr="00107C20" w:rsidRDefault="00243D4A"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243D4A" w:rsidRPr="00107C20" w:rsidRDefault="00243D4A"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243D4A" w:rsidRPr="00107C20" w:rsidRDefault="00243D4A"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243D4A" w:rsidRPr="00107C20" w:rsidRDefault="00243D4A"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243D4A" w:rsidRPr="00107C20" w:rsidRDefault="00243D4A" w:rsidP="00A869A9">
            <w:pPr>
              <w:spacing w:after="0"/>
              <w:rPr>
                <w:rFonts w:ascii="Arial" w:hAnsi="Arial" w:cs="Arial"/>
                <w:color w:val="FF0000"/>
                <w:lang w:val="en-US"/>
              </w:rPr>
            </w:pPr>
          </w:p>
        </w:tc>
      </w:tr>
      <w:tr w:rsidR="00243D4A" w:rsidRPr="000472D1" w14:paraId="14B81FAE"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243D4A" w:rsidRPr="0077413E" w:rsidRDefault="00243D4A"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243D4A" w:rsidRPr="00107C20" w:rsidRDefault="00243D4A"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2031CC" w14:textId="77777777" w:rsidR="00243D4A" w:rsidRPr="00107C20" w:rsidRDefault="00243D4A"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243D4A" w:rsidRPr="00107C20" w:rsidRDefault="00243D4A"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243D4A" w:rsidRPr="00107C20" w:rsidRDefault="00243D4A"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243D4A" w:rsidRPr="00107C20" w:rsidRDefault="00243D4A"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243D4A" w:rsidRPr="00107C20" w:rsidRDefault="00243D4A" w:rsidP="00A869A9">
            <w:pPr>
              <w:spacing w:after="0"/>
              <w:rPr>
                <w:rFonts w:ascii="Arial" w:hAnsi="Arial" w:cs="Arial"/>
                <w:lang w:val="en-US"/>
              </w:rPr>
            </w:pPr>
          </w:p>
        </w:tc>
      </w:tr>
      <w:tr w:rsidR="00101E01" w:rsidRPr="00107C20" w14:paraId="622281E9"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101E01" w:rsidRPr="00107C20" w:rsidRDefault="00101E01"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w:t>
            </w:r>
            <w:r w:rsidR="00081B59">
              <w:rPr>
                <w:rFonts w:ascii="Arial" w:hAnsi="Arial" w:cs="Arial"/>
                <w:b/>
                <w:bCs/>
                <w:lang w:val="en-US"/>
              </w:rPr>
              <w:t>4</w:t>
            </w:r>
          </w:p>
        </w:tc>
        <w:tc>
          <w:tcPr>
            <w:tcW w:w="2527" w:type="dxa"/>
            <w:tcBorders>
              <w:bottom w:val="single" w:sz="4" w:space="0" w:color="auto"/>
            </w:tcBorders>
            <w:shd w:val="clear" w:color="auto" w:fill="FDE9D9" w:themeFill="accent6" w:themeFillTint="33"/>
          </w:tcPr>
          <w:p w14:paraId="202B6B3E" w14:textId="780F67C1" w:rsidR="00101E01" w:rsidRPr="00107C20" w:rsidRDefault="00101E01" w:rsidP="00101E0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86" w:type="dxa"/>
            <w:tcBorders>
              <w:bottom w:val="single" w:sz="4" w:space="0" w:color="auto"/>
            </w:tcBorders>
            <w:shd w:val="clear" w:color="auto" w:fill="FDE9D9" w:themeFill="accent6" w:themeFillTint="33"/>
          </w:tcPr>
          <w:p w14:paraId="3CBDE9E3" w14:textId="77777777" w:rsidR="00101E01" w:rsidRPr="00107C20" w:rsidRDefault="00101E01"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C2846D" w14:textId="77777777" w:rsidR="00101E01" w:rsidRPr="00107C20" w:rsidRDefault="00101E01"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101E01" w:rsidRPr="00107C20" w:rsidRDefault="00101E01"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101E01" w:rsidRPr="00107C20" w:rsidRDefault="00101E01"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101E01" w:rsidRPr="00107C20" w:rsidRDefault="00101E01" w:rsidP="00A869A9">
            <w:pPr>
              <w:spacing w:after="0"/>
              <w:rPr>
                <w:rFonts w:ascii="Arial" w:hAnsi="Arial" w:cs="Arial"/>
                <w:color w:val="FF0000"/>
                <w:lang w:val="en-US"/>
              </w:rPr>
            </w:pPr>
          </w:p>
        </w:tc>
      </w:tr>
      <w:tr w:rsidR="00101E01" w:rsidRPr="000472D1" w14:paraId="7A47FBA9"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60DEB7CF" w14:textId="77777777" w:rsidR="00101E01" w:rsidRPr="0077413E" w:rsidRDefault="00101E01"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3E7D2E" w14:textId="77777777" w:rsidR="00101E01" w:rsidRPr="00107C20" w:rsidRDefault="00101E01"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75526A8" w14:textId="77777777" w:rsidR="00101E01" w:rsidRPr="00107C20" w:rsidRDefault="00101E01"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8B89F72" w14:textId="77777777" w:rsidR="00101E01" w:rsidRPr="00107C20" w:rsidRDefault="00101E01"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C9BCE5" w14:textId="77777777" w:rsidR="00101E01" w:rsidRPr="00107C20" w:rsidRDefault="00101E01"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F6066ED" w14:textId="77777777" w:rsidR="00101E01" w:rsidRPr="00107C20" w:rsidRDefault="00101E01"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593B63" w14:textId="77777777" w:rsidR="00101E01" w:rsidRPr="00107C20" w:rsidRDefault="00101E01" w:rsidP="00A869A9">
            <w:pPr>
              <w:spacing w:after="0"/>
              <w:rPr>
                <w:rFonts w:ascii="Arial" w:hAnsi="Arial" w:cs="Arial"/>
                <w:lang w:val="en-US"/>
              </w:rPr>
            </w:pPr>
          </w:p>
        </w:tc>
      </w:tr>
      <w:tr w:rsidR="00101E01" w:rsidRPr="00107C20" w14:paraId="7F75D29B"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101E01" w:rsidRPr="00107C20" w:rsidRDefault="00101E01"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w:t>
            </w:r>
            <w:r w:rsidR="00081B59">
              <w:rPr>
                <w:rFonts w:ascii="Arial" w:hAnsi="Arial" w:cs="Arial"/>
                <w:b/>
                <w:bCs/>
                <w:lang w:val="en-US"/>
              </w:rPr>
              <w:t>5</w:t>
            </w:r>
          </w:p>
        </w:tc>
        <w:tc>
          <w:tcPr>
            <w:tcW w:w="2527" w:type="dxa"/>
            <w:tcBorders>
              <w:bottom w:val="single" w:sz="4" w:space="0" w:color="auto"/>
            </w:tcBorders>
            <w:shd w:val="clear" w:color="auto" w:fill="FDE9D9" w:themeFill="accent6" w:themeFillTint="33"/>
          </w:tcPr>
          <w:p w14:paraId="11E4E25C" w14:textId="40473D3A" w:rsidR="00101E01" w:rsidRPr="00107C20" w:rsidRDefault="00EF2A00" w:rsidP="00EF2A00">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86" w:type="dxa"/>
            <w:tcBorders>
              <w:bottom w:val="single" w:sz="4" w:space="0" w:color="auto"/>
            </w:tcBorders>
            <w:shd w:val="clear" w:color="auto" w:fill="FDE9D9" w:themeFill="accent6" w:themeFillTint="33"/>
          </w:tcPr>
          <w:p w14:paraId="14CC9D92" w14:textId="77777777" w:rsidR="00101E01" w:rsidRPr="00107C20" w:rsidRDefault="00101E01"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8C59BB8" w14:textId="77777777" w:rsidR="00101E01" w:rsidRPr="00107C20" w:rsidRDefault="00101E01"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101E01" w:rsidRPr="00107C20" w:rsidRDefault="00101E01"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101E01" w:rsidRPr="00107C20" w:rsidRDefault="00101E01"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101E01" w:rsidRPr="00107C20" w:rsidRDefault="00101E01" w:rsidP="00A869A9">
            <w:pPr>
              <w:spacing w:after="0"/>
              <w:rPr>
                <w:rFonts w:ascii="Arial" w:hAnsi="Arial" w:cs="Arial"/>
                <w:color w:val="FF0000"/>
                <w:lang w:val="en-US"/>
              </w:rPr>
            </w:pPr>
          </w:p>
        </w:tc>
      </w:tr>
      <w:tr w:rsidR="00101E01" w:rsidRPr="000472D1" w14:paraId="629AA74A"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101E01" w:rsidRPr="0077413E" w:rsidRDefault="00101E01"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101E01" w:rsidRPr="00107C20" w:rsidRDefault="00101E01"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A4F5ED2" w14:textId="77777777" w:rsidR="00101E01" w:rsidRPr="00107C20" w:rsidRDefault="00101E01"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1F57D14" w14:textId="77777777" w:rsidR="00101E01" w:rsidRPr="00107C20" w:rsidRDefault="00101E01"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101E01" w:rsidRPr="00107C20" w:rsidRDefault="00101E01"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101E01" w:rsidRPr="00107C20" w:rsidRDefault="00101E01"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101E01" w:rsidRPr="00107C20" w:rsidRDefault="00101E01" w:rsidP="00A869A9">
            <w:pPr>
              <w:spacing w:after="0"/>
              <w:rPr>
                <w:rFonts w:ascii="Arial" w:hAnsi="Arial" w:cs="Arial"/>
                <w:lang w:val="en-US"/>
              </w:rPr>
            </w:pPr>
          </w:p>
        </w:tc>
      </w:tr>
      <w:tr w:rsidR="00101E01" w:rsidRPr="00107C20" w14:paraId="2D77FE47"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101E01" w:rsidRPr="00107C20" w:rsidRDefault="00101E01"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w:t>
            </w:r>
            <w:r w:rsidR="00081B59">
              <w:rPr>
                <w:rFonts w:ascii="Arial" w:hAnsi="Arial" w:cs="Arial"/>
                <w:b/>
                <w:bCs/>
                <w:lang w:val="en-US"/>
              </w:rPr>
              <w:t>6</w:t>
            </w:r>
          </w:p>
        </w:tc>
        <w:tc>
          <w:tcPr>
            <w:tcW w:w="2527" w:type="dxa"/>
            <w:tcBorders>
              <w:bottom w:val="single" w:sz="4" w:space="0" w:color="auto"/>
            </w:tcBorders>
            <w:shd w:val="clear" w:color="auto" w:fill="FDE9D9" w:themeFill="accent6" w:themeFillTint="33"/>
          </w:tcPr>
          <w:p w14:paraId="33694BEA" w14:textId="50BAC5F7" w:rsidR="00101E01" w:rsidRPr="00EF2A00" w:rsidRDefault="00EF2A00" w:rsidP="00EF2A00">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86" w:type="dxa"/>
            <w:tcBorders>
              <w:bottom w:val="single" w:sz="4" w:space="0" w:color="auto"/>
            </w:tcBorders>
            <w:shd w:val="clear" w:color="auto" w:fill="FDE9D9" w:themeFill="accent6" w:themeFillTint="33"/>
          </w:tcPr>
          <w:p w14:paraId="69921251" w14:textId="77777777" w:rsidR="00101E01" w:rsidRPr="00107C20" w:rsidRDefault="00101E01"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3D5A41D" w14:textId="77777777" w:rsidR="00101E01" w:rsidRPr="00107C20" w:rsidRDefault="00101E01"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101E01" w:rsidRPr="00107C20" w:rsidRDefault="00101E01"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101E01" w:rsidRPr="00107C20" w:rsidRDefault="00101E01"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101E01" w:rsidRPr="00107C20" w:rsidRDefault="00101E01" w:rsidP="00A869A9">
            <w:pPr>
              <w:spacing w:after="0"/>
              <w:rPr>
                <w:rFonts w:ascii="Arial" w:hAnsi="Arial" w:cs="Arial"/>
                <w:color w:val="FF0000"/>
                <w:lang w:val="en-US"/>
              </w:rPr>
            </w:pPr>
          </w:p>
        </w:tc>
      </w:tr>
      <w:tr w:rsidR="00101E01" w:rsidRPr="000472D1" w14:paraId="028E675B"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6F62BDEF" w14:textId="77777777" w:rsidR="00101E01" w:rsidRPr="0077413E" w:rsidRDefault="00101E01"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1D795A" w14:textId="77777777" w:rsidR="00101E01" w:rsidRPr="00107C20" w:rsidRDefault="00101E01"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7C55188" w14:textId="77777777" w:rsidR="00101E01" w:rsidRPr="00107C20" w:rsidRDefault="00101E01"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7D58E19" w14:textId="77777777" w:rsidR="00101E01" w:rsidRPr="00107C20" w:rsidRDefault="00101E01"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B917B2" w14:textId="77777777" w:rsidR="00101E01" w:rsidRPr="00107C20" w:rsidRDefault="00101E01"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ECD80" w14:textId="77777777" w:rsidR="00101E01" w:rsidRPr="00107C20" w:rsidRDefault="00101E01"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AE6612" w14:textId="77777777" w:rsidR="00101E01" w:rsidRPr="00107C20" w:rsidRDefault="00101E01" w:rsidP="00A869A9">
            <w:pPr>
              <w:spacing w:after="0"/>
              <w:rPr>
                <w:rFonts w:ascii="Arial" w:hAnsi="Arial" w:cs="Arial"/>
                <w:lang w:val="en-US"/>
              </w:rPr>
            </w:pPr>
          </w:p>
        </w:tc>
      </w:tr>
      <w:tr w:rsidR="00101E01" w:rsidRPr="00107C20" w14:paraId="4A37A362"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101E01" w:rsidRPr="00107C20" w:rsidRDefault="00101E01"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w:t>
            </w:r>
            <w:r w:rsidR="00081B59">
              <w:rPr>
                <w:rFonts w:ascii="Arial" w:hAnsi="Arial" w:cs="Arial"/>
                <w:b/>
                <w:bCs/>
                <w:lang w:val="en-US"/>
              </w:rPr>
              <w:t>7</w:t>
            </w:r>
          </w:p>
        </w:tc>
        <w:tc>
          <w:tcPr>
            <w:tcW w:w="2527" w:type="dxa"/>
            <w:tcBorders>
              <w:bottom w:val="single" w:sz="4" w:space="0" w:color="auto"/>
            </w:tcBorders>
            <w:shd w:val="clear" w:color="auto" w:fill="FDE9D9" w:themeFill="accent6" w:themeFillTint="33"/>
          </w:tcPr>
          <w:p w14:paraId="59D4B07E" w14:textId="2FCC35AE" w:rsidR="00101E01" w:rsidRPr="00107C20" w:rsidRDefault="00EF2A00" w:rsidP="00EF2A00">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86" w:type="dxa"/>
            <w:tcBorders>
              <w:bottom w:val="single" w:sz="4" w:space="0" w:color="auto"/>
            </w:tcBorders>
            <w:shd w:val="clear" w:color="auto" w:fill="FDE9D9" w:themeFill="accent6" w:themeFillTint="33"/>
          </w:tcPr>
          <w:p w14:paraId="4F83C46A" w14:textId="77777777" w:rsidR="00101E01" w:rsidRPr="00107C20" w:rsidRDefault="00101E01"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D12ECE7" w14:textId="77777777" w:rsidR="00101E01" w:rsidRPr="00107C20" w:rsidRDefault="00101E01"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101E01" w:rsidRPr="00107C20" w:rsidRDefault="00101E01"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101E01" w:rsidRPr="00107C20" w:rsidRDefault="00101E01"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101E01" w:rsidRPr="00107C20" w:rsidRDefault="00101E01" w:rsidP="00A869A9">
            <w:pPr>
              <w:spacing w:after="0"/>
              <w:rPr>
                <w:rFonts w:ascii="Arial" w:hAnsi="Arial" w:cs="Arial"/>
                <w:color w:val="FF0000"/>
                <w:lang w:val="en-US"/>
              </w:rPr>
            </w:pPr>
          </w:p>
        </w:tc>
      </w:tr>
      <w:tr w:rsidR="00101E01" w:rsidRPr="000472D1" w14:paraId="07FC9365"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5383CDB4" w14:textId="77777777" w:rsidR="00101E01" w:rsidRPr="0077413E" w:rsidRDefault="00101E01"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749D6" w14:textId="77777777" w:rsidR="00101E01" w:rsidRPr="00107C20" w:rsidRDefault="00101E01"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558493F" w14:textId="77777777" w:rsidR="00101E01" w:rsidRPr="00107C20" w:rsidRDefault="00101E01"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6FEB9B4" w14:textId="77777777" w:rsidR="00101E01" w:rsidRPr="00107C20" w:rsidRDefault="00101E01"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26E144" w14:textId="77777777" w:rsidR="00101E01" w:rsidRPr="00107C20" w:rsidRDefault="00101E01"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F9CD45A" w14:textId="77777777" w:rsidR="00101E01" w:rsidRPr="00107C20" w:rsidRDefault="00101E01"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8B7B0E" w14:textId="77777777" w:rsidR="00101E01" w:rsidRPr="00107C20" w:rsidRDefault="00101E01" w:rsidP="00A869A9">
            <w:pPr>
              <w:spacing w:after="0"/>
              <w:rPr>
                <w:rFonts w:ascii="Arial" w:hAnsi="Arial" w:cs="Arial"/>
                <w:lang w:val="en-US"/>
              </w:rPr>
            </w:pPr>
          </w:p>
        </w:tc>
      </w:tr>
      <w:tr w:rsidR="00EF2A00" w:rsidRPr="00107C20" w14:paraId="3B914E6C"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EF2A00" w:rsidRPr="00107C20" w:rsidRDefault="00EF2A00"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081B59">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EF2A00" w:rsidRPr="00107C20" w:rsidRDefault="00EF2A00" w:rsidP="00EF2A00">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86" w:type="dxa"/>
            <w:tcBorders>
              <w:bottom w:val="single" w:sz="4" w:space="0" w:color="auto"/>
            </w:tcBorders>
            <w:shd w:val="clear" w:color="auto" w:fill="FDE9D9" w:themeFill="accent6" w:themeFillTint="33"/>
          </w:tcPr>
          <w:p w14:paraId="68D27842" w14:textId="77777777" w:rsidR="00EF2A00" w:rsidRPr="00107C20" w:rsidRDefault="00EF2A00"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D5C76EE" w14:textId="77777777" w:rsidR="00EF2A00" w:rsidRPr="00107C20" w:rsidRDefault="00EF2A00"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EF2A00" w:rsidRPr="00107C20" w:rsidRDefault="00EF2A00"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EF2A00" w:rsidRPr="00107C20" w:rsidRDefault="00EF2A00"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EF2A00" w:rsidRPr="00107C20" w:rsidRDefault="00EF2A00" w:rsidP="00A869A9">
            <w:pPr>
              <w:spacing w:after="0"/>
              <w:rPr>
                <w:rFonts w:ascii="Arial" w:hAnsi="Arial" w:cs="Arial"/>
                <w:color w:val="FF0000"/>
                <w:lang w:val="en-US"/>
              </w:rPr>
            </w:pPr>
          </w:p>
        </w:tc>
      </w:tr>
      <w:tr w:rsidR="00EF2A00" w:rsidRPr="000472D1" w14:paraId="3ABDC0E9"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507A6824" w14:textId="77777777" w:rsidR="00EF2A00" w:rsidRPr="0077413E" w:rsidRDefault="00EF2A00"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F9FDEE" w14:textId="77777777" w:rsidR="00EF2A00" w:rsidRPr="00107C20" w:rsidRDefault="00EF2A00"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B8F4690" w14:textId="77777777" w:rsidR="00EF2A00" w:rsidRPr="00107C20" w:rsidRDefault="00EF2A00"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92D782" w14:textId="77777777" w:rsidR="00EF2A00" w:rsidRPr="00107C20" w:rsidRDefault="00EF2A00"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6274DC" w14:textId="77777777" w:rsidR="00EF2A00" w:rsidRPr="00107C20" w:rsidRDefault="00EF2A00"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2A0592" w14:textId="77777777" w:rsidR="00EF2A00" w:rsidRPr="00107C20" w:rsidRDefault="00EF2A00"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249039" w14:textId="77777777" w:rsidR="00EF2A00" w:rsidRPr="00107C20" w:rsidRDefault="00EF2A00" w:rsidP="00A869A9">
            <w:pPr>
              <w:spacing w:after="0"/>
              <w:rPr>
                <w:rFonts w:ascii="Arial" w:hAnsi="Arial" w:cs="Arial"/>
                <w:lang w:val="en-US"/>
              </w:rPr>
            </w:pPr>
          </w:p>
        </w:tc>
      </w:tr>
      <w:tr w:rsidR="00797BA6" w:rsidRPr="00107C20" w14:paraId="4BFB48D9"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797BA6" w:rsidRPr="00107C20" w:rsidRDefault="00797BA6" w:rsidP="00A869A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sidR="00081B59">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797BA6" w:rsidRPr="00107C20" w:rsidRDefault="00797BA6" w:rsidP="00A869A9">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886" w:type="dxa"/>
            <w:tcBorders>
              <w:bottom w:val="single" w:sz="4" w:space="0" w:color="auto"/>
            </w:tcBorders>
            <w:shd w:val="clear" w:color="auto" w:fill="FDE9D9" w:themeFill="accent6" w:themeFillTint="33"/>
          </w:tcPr>
          <w:p w14:paraId="0D4C8DE0" w14:textId="77777777" w:rsidR="00797BA6" w:rsidRPr="00107C20" w:rsidRDefault="00797BA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CEB869E" w14:textId="77777777" w:rsidR="00797BA6" w:rsidRPr="00107C20" w:rsidRDefault="00797BA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797BA6" w:rsidRPr="00107C20" w:rsidRDefault="00797BA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797BA6" w:rsidRPr="00107C20" w:rsidRDefault="00797BA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797BA6" w:rsidRPr="00107C20" w:rsidRDefault="00797BA6" w:rsidP="00A869A9">
            <w:pPr>
              <w:spacing w:after="0"/>
              <w:rPr>
                <w:rFonts w:ascii="Arial" w:hAnsi="Arial" w:cs="Arial"/>
                <w:color w:val="FF0000"/>
                <w:lang w:val="en-US"/>
              </w:rPr>
            </w:pPr>
          </w:p>
        </w:tc>
      </w:tr>
      <w:tr w:rsidR="00797BA6" w:rsidRPr="000472D1" w14:paraId="6CB61121"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02269C2E" w14:textId="77777777" w:rsidR="00797BA6" w:rsidRPr="0077413E" w:rsidRDefault="00797BA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2410B" w14:textId="77777777" w:rsidR="00797BA6" w:rsidRPr="00107C20" w:rsidRDefault="00797BA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EC5FC8A" w14:textId="77777777" w:rsidR="00797BA6" w:rsidRPr="00107C20" w:rsidRDefault="00797BA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C763E28" w14:textId="77777777" w:rsidR="00797BA6" w:rsidRPr="00107C20" w:rsidRDefault="00797BA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3B6078" w14:textId="77777777" w:rsidR="00797BA6" w:rsidRPr="00107C20" w:rsidRDefault="00797BA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3F0B090" w14:textId="77777777" w:rsidR="00797BA6" w:rsidRPr="00107C20" w:rsidRDefault="00797BA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3B25D68" w14:textId="77777777" w:rsidR="00797BA6" w:rsidRPr="00107C20" w:rsidRDefault="00797BA6" w:rsidP="00A869A9">
            <w:pPr>
              <w:spacing w:after="0"/>
              <w:rPr>
                <w:rFonts w:ascii="Arial" w:hAnsi="Arial" w:cs="Arial"/>
                <w:lang w:val="en-US"/>
              </w:rPr>
            </w:pPr>
          </w:p>
        </w:tc>
      </w:tr>
      <w:tr w:rsidR="00797BA6" w:rsidRPr="00107C20" w14:paraId="5089391E"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797BA6" w:rsidRPr="00107C20" w:rsidRDefault="00797BA6"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081B59">
              <w:rPr>
                <w:rFonts w:ascii="Arial" w:hAnsi="Arial" w:cs="Arial"/>
                <w:b/>
                <w:bCs/>
                <w:lang w:val="en-US"/>
              </w:rPr>
              <w:t>0</w:t>
            </w:r>
          </w:p>
        </w:tc>
        <w:tc>
          <w:tcPr>
            <w:tcW w:w="2527" w:type="dxa"/>
            <w:tcBorders>
              <w:bottom w:val="single" w:sz="4" w:space="0" w:color="auto"/>
            </w:tcBorders>
            <w:shd w:val="clear" w:color="auto" w:fill="FDE9D9" w:themeFill="accent6" w:themeFillTint="33"/>
          </w:tcPr>
          <w:p w14:paraId="0F61686A" w14:textId="45C86478" w:rsidR="00797BA6" w:rsidRPr="00107C20" w:rsidRDefault="00797BA6" w:rsidP="00A869A9">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886" w:type="dxa"/>
            <w:tcBorders>
              <w:bottom w:val="single" w:sz="4" w:space="0" w:color="auto"/>
            </w:tcBorders>
            <w:shd w:val="clear" w:color="auto" w:fill="FDE9D9" w:themeFill="accent6" w:themeFillTint="33"/>
          </w:tcPr>
          <w:p w14:paraId="26EF53B8" w14:textId="77777777" w:rsidR="00797BA6" w:rsidRPr="00107C20" w:rsidRDefault="00797BA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B8FF0" w14:textId="77777777" w:rsidR="00797BA6" w:rsidRPr="00107C20" w:rsidRDefault="00797BA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797BA6" w:rsidRPr="00107C20" w:rsidRDefault="00797BA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797BA6" w:rsidRPr="00107C20" w:rsidRDefault="00797BA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797BA6" w:rsidRPr="00107C20" w:rsidRDefault="00797BA6" w:rsidP="00A869A9">
            <w:pPr>
              <w:spacing w:after="0"/>
              <w:rPr>
                <w:rFonts w:ascii="Arial" w:hAnsi="Arial" w:cs="Arial"/>
                <w:color w:val="FF0000"/>
                <w:lang w:val="en-US"/>
              </w:rPr>
            </w:pPr>
          </w:p>
        </w:tc>
      </w:tr>
      <w:tr w:rsidR="00797BA6" w:rsidRPr="000472D1" w14:paraId="7E219D88"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3B6120B2" w14:textId="77777777" w:rsidR="00797BA6" w:rsidRPr="0077413E" w:rsidRDefault="00797BA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301C9E" w14:textId="77777777" w:rsidR="00797BA6" w:rsidRPr="00107C20" w:rsidRDefault="00797BA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C6859C" w14:textId="77777777" w:rsidR="00797BA6" w:rsidRPr="00107C20" w:rsidRDefault="00797BA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006B97" w14:textId="77777777" w:rsidR="00797BA6" w:rsidRPr="00107C20" w:rsidRDefault="00797BA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2C695C" w14:textId="77777777" w:rsidR="00797BA6" w:rsidRPr="00107C20" w:rsidRDefault="00797BA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D2984E" w14:textId="77777777" w:rsidR="00797BA6" w:rsidRPr="00107C20" w:rsidRDefault="00797BA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29D6C9" w14:textId="77777777" w:rsidR="00797BA6" w:rsidRPr="00107C20" w:rsidRDefault="00797BA6" w:rsidP="00A869A9">
            <w:pPr>
              <w:spacing w:after="0"/>
              <w:rPr>
                <w:rFonts w:ascii="Arial" w:hAnsi="Arial" w:cs="Arial"/>
                <w:lang w:val="en-US"/>
              </w:rPr>
            </w:pPr>
          </w:p>
        </w:tc>
      </w:tr>
      <w:tr w:rsidR="00797BA6" w:rsidRPr="00107C20" w14:paraId="3F5FDCFD"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797BA6" w:rsidRPr="00107C20" w:rsidRDefault="00797BA6"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081B59">
              <w:rPr>
                <w:rFonts w:ascii="Arial" w:hAnsi="Arial" w:cs="Arial"/>
                <w:b/>
                <w:bCs/>
                <w:lang w:val="en-US"/>
              </w:rPr>
              <w:t>1</w:t>
            </w:r>
          </w:p>
        </w:tc>
        <w:tc>
          <w:tcPr>
            <w:tcW w:w="2527" w:type="dxa"/>
            <w:tcBorders>
              <w:bottom w:val="single" w:sz="4" w:space="0" w:color="auto"/>
            </w:tcBorders>
            <w:shd w:val="clear" w:color="auto" w:fill="FDE9D9" w:themeFill="accent6" w:themeFillTint="33"/>
          </w:tcPr>
          <w:p w14:paraId="6379BC90" w14:textId="33630892" w:rsidR="00797BA6" w:rsidRPr="00107C20" w:rsidRDefault="00797BA6" w:rsidP="00A869A9">
            <w:pPr>
              <w:spacing w:after="0"/>
              <w:rPr>
                <w:rFonts w:ascii="Arial" w:hAnsi="Arial" w:cs="Arial"/>
                <w:b/>
                <w:bCs/>
                <w:lang w:val="en-US"/>
              </w:rPr>
            </w:pPr>
            <w:r w:rsidRPr="00797BA6">
              <w:rPr>
                <w:rFonts w:ascii="Arial" w:hAnsi="Arial" w:cs="Arial"/>
                <w:b/>
              </w:rPr>
              <w:t>Enhancement o</w:t>
            </w:r>
            <w:r w:rsidR="00CD5052">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886" w:type="dxa"/>
            <w:tcBorders>
              <w:bottom w:val="single" w:sz="4" w:space="0" w:color="auto"/>
            </w:tcBorders>
            <w:shd w:val="clear" w:color="auto" w:fill="FDE9D9" w:themeFill="accent6" w:themeFillTint="33"/>
          </w:tcPr>
          <w:p w14:paraId="5043C95C" w14:textId="77777777" w:rsidR="00797BA6" w:rsidRPr="00107C20" w:rsidRDefault="00797BA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90C196" w14:textId="77777777" w:rsidR="00797BA6" w:rsidRPr="00107C20" w:rsidRDefault="00797BA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797BA6" w:rsidRPr="00107C20" w:rsidRDefault="00797BA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797BA6" w:rsidRPr="00107C20" w:rsidRDefault="00797BA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797BA6" w:rsidRPr="00107C20" w:rsidRDefault="00797BA6" w:rsidP="00A869A9">
            <w:pPr>
              <w:spacing w:after="0"/>
              <w:rPr>
                <w:rFonts w:ascii="Arial" w:hAnsi="Arial" w:cs="Arial"/>
                <w:color w:val="FF0000"/>
                <w:lang w:val="en-US"/>
              </w:rPr>
            </w:pPr>
          </w:p>
        </w:tc>
      </w:tr>
      <w:tr w:rsidR="00797BA6" w:rsidRPr="000472D1" w14:paraId="560DCA9E"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797BA6" w:rsidRPr="0077413E" w:rsidRDefault="00797BA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797BA6" w:rsidRPr="00107C20" w:rsidRDefault="00797BA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68DCF47" w14:textId="77777777" w:rsidR="00797BA6" w:rsidRPr="00107C20" w:rsidRDefault="00797BA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55C923" w14:textId="77777777" w:rsidR="00797BA6" w:rsidRPr="00107C20" w:rsidRDefault="00797BA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797BA6" w:rsidRPr="00107C20" w:rsidRDefault="00797BA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797BA6" w:rsidRPr="00107C20" w:rsidRDefault="00797BA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797BA6" w:rsidRPr="00107C20" w:rsidRDefault="00797BA6" w:rsidP="00A869A9">
            <w:pPr>
              <w:spacing w:after="0"/>
              <w:rPr>
                <w:rFonts w:ascii="Arial" w:hAnsi="Arial" w:cs="Arial"/>
                <w:lang w:val="en-US"/>
              </w:rPr>
            </w:pPr>
          </w:p>
        </w:tc>
      </w:tr>
      <w:tr w:rsidR="00797BA6" w:rsidRPr="00107C20" w14:paraId="4E667C41"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797BA6" w:rsidRPr="00107C20" w:rsidRDefault="00797BA6"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081B59">
              <w:rPr>
                <w:rFonts w:ascii="Arial" w:hAnsi="Arial" w:cs="Arial"/>
                <w:b/>
                <w:bCs/>
                <w:lang w:val="en-US"/>
              </w:rPr>
              <w:t>2</w:t>
            </w:r>
          </w:p>
        </w:tc>
        <w:tc>
          <w:tcPr>
            <w:tcW w:w="2527" w:type="dxa"/>
            <w:tcBorders>
              <w:bottom w:val="single" w:sz="4" w:space="0" w:color="auto"/>
            </w:tcBorders>
            <w:shd w:val="clear" w:color="auto" w:fill="FDE9D9" w:themeFill="accent6" w:themeFillTint="33"/>
          </w:tcPr>
          <w:p w14:paraId="58605A92" w14:textId="63650E81" w:rsidR="00797BA6" w:rsidRPr="00107C20" w:rsidRDefault="00797BA6" w:rsidP="00A869A9">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00CD5052" w:rsidRPr="00CD5052">
              <w:rPr>
                <w:rFonts w:ascii="Arial" w:hAnsi="Arial" w:cs="Arial"/>
                <w:b/>
              </w:rPr>
              <w:t>EDGE_Ph2</w:t>
            </w:r>
            <w:r>
              <w:rPr>
                <w:rFonts w:ascii="Arial" w:hAnsi="Arial" w:cs="Arial"/>
                <w:b/>
              </w:rPr>
              <w:t>]</w:t>
            </w:r>
          </w:p>
        </w:tc>
        <w:tc>
          <w:tcPr>
            <w:tcW w:w="886" w:type="dxa"/>
            <w:tcBorders>
              <w:bottom w:val="single" w:sz="4" w:space="0" w:color="auto"/>
            </w:tcBorders>
            <w:shd w:val="clear" w:color="auto" w:fill="FDE9D9" w:themeFill="accent6" w:themeFillTint="33"/>
          </w:tcPr>
          <w:p w14:paraId="037F8A8E" w14:textId="77777777" w:rsidR="00797BA6" w:rsidRPr="00107C20" w:rsidRDefault="00797BA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EF31232" w14:textId="77777777" w:rsidR="00797BA6" w:rsidRPr="00107C20" w:rsidRDefault="00797BA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797BA6" w:rsidRPr="00107C20" w:rsidRDefault="00797BA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797BA6" w:rsidRPr="00107C20" w:rsidRDefault="00797BA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797BA6" w:rsidRPr="00107C20" w:rsidRDefault="00797BA6" w:rsidP="00A869A9">
            <w:pPr>
              <w:spacing w:after="0"/>
              <w:rPr>
                <w:rFonts w:ascii="Arial" w:hAnsi="Arial" w:cs="Arial"/>
                <w:color w:val="FF0000"/>
                <w:lang w:val="en-US"/>
              </w:rPr>
            </w:pPr>
          </w:p>
        </w:tc>
      </w:tr>
      <w:tr w:rsidR="00797BA6" w:rsidRPr="000472D1" w14:paraId="2FC419C4"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4CB9B762" w14:textId="77777777" w:rsidR="00797BA6" w:rsidRPr="0077413E" w:rsidRDefault="00797BA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D086A" w14:textId="77777777" w:rsidR="00797BA6" w:rsidRPr="00107C20" w:rsidRDefault="00797BA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88DDE" w14:textId="77777777" w:rsidR="00797BA6" w:rsidRPr="00107C20" w:rsidRDefault="00797BA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6762CD" w14:textId="77777777" w:rsidR="00797BA6" w:rsidRPr="00107C20" w:rsidRDefault="00797BA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4634B4" w14:textId="77777777" w:rsidR="00797BA6" w:rsidRPr="00107C20" w:rsidRDefault="00797BA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60BC54" w14:textId="77777777" w:rsidR="00797BA6" w:rsidRPr="00107C20" w:rsidRDefault="00797BA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259B50" w14:textId="77777777" w:rsidR="00797BA6" w:rsidRPr="00107C20" w:rsidRDefault="00797BA6" w:rsidP="00A869A9">
            <w:pPr>
              <w:spacing w:after="0"/>
              <w:rPr>
                <w:rFonts w:ascii="Arial" w:hAnsi="Arial" w:cs="Arial"/>
                <w:lang w:val="en-US"/>
              </w:rPr>
            </w:pPr>
          </w:p>
        </w:tc>
      </w:tr>
      <w:tr w:rsidR="00797BA6" w:rsidRPr="00107C20" w14:paraId="2BAA0D80"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797BA6" w:rsidRPr="00107C20" w:rsidRDefault="00797BA6"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081B59">
              <w:rPr>
                <w:rFonts w:ascii="Arial" w:hAnsi="Arial" w:cs="Arial"/>
                <w:b/>
                <w:bCs/>
                <w:lang w:val="en-US"/>
              </w:rPr>
              <w:t>3</w:t>
            </w:r>
          </w:p>
        </w:tc>
        <w:tc>
          <w:tcPr>
            <w:tcW w:w="2527" w:type="dxa"/>
            <w:tcBorders>
              <w:bottom w:val="single" w:sz="4" w:space="0" w:color="auto"/>
            </w:tcBorders>
            <w:shd w:val="clear" w:color="auto" w:fill="FDE9D9" w:themeFill="accent6" w:themeFillTint="33"/>
          </w:tcPr>
          <w:p w14:paraId="2AC3072E" w14:textId="092FB733" w:rsidR="00797BA6" w:rsidRPr="00107C20" w:rsidRDefault="00CD5052" w:rsidP="00A869A9">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sidR="00797BA6">
              <w:rPr>
                <w:rFonts w:ascii="Arial" w:hAnsi="Arial" w:cs="Arial"/>
                <w:b/>
              </w:rPr>
              <w:t>[</w:t>
            </w:r>
            <w:proofErr w:type="spellStart"/>
            <w:r w:rsidRPr="00CD5052">
              <w:rPr>
                <w:rFonts w:ascii="Arial" w:hAnsi="Arial" w:cs="Arial"/>
                <w:b/>
              </w:rPr>
              <w:t>eNSAC</w:t>
            </w:r>
            <w:proofErr w:type="spellEnd"/>
            <w:r w:rsidR="00797BA6">
              <w:rPr>
                <w:rFonts w:ascii="Arial" w:hAnsi="Arial" w:cs="Arial"/>
                <w:b/>
              </w:rPr>
              <w:t>]</w:t>
            </w:r>
          </w:p>
        </w:tc>
        <w:tc>
          <w:tcPr>
            <w:tcW w:w="886" w:type="dxa"/>
            <w:tcBorders>
              <w:bottom w:val="single" w:sz="4" w:space="0" w:color="auto"/>
            </w:tcBorders>
            <w:shd w:val="clear" w:color="auto" w:fill="FDE9D9" w:themeFill="accent6" w:themeFillTint="33"/>
          </w:tcPr>
          <w:p w14:paraId="16F738C5" w14:textId="77777777" w:rsidR="00797BA6" w:rsidRPr="00107C20" w:rsidRDefault="00797BA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4994DE" w14:textId="77777777" w:rsidR="00797BA6" w:rsidRPr="00107C20" w:rsidRDefault="00797BA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797BA6" w:rsidRPr="00107C20" w:rsidRDefault="00797BA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797BA6" w:rsidRPr="00107C20" w:rsidRDefault="00797BA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797BA6" w:rsidRPr="00107C20" w:rsidRDefault="00797BA6" w:rsidP="00A869A9">
            <w:pPr>
              <w:spacing w:after="0"/>
              <w:rPr>
                <w:rFonts w:ascii="Arial" w:hAnsi="Arial" w:cs="Arial"/>
                <w:color w:val="FF0000"/>
                <w:lang w:val="en-US"/>
              </w:rPr>
            </w:pPr>
          </w:p>
        </w:tc>
      </w:tr>
      <w:tr w:rsidR="00797BA6" w:rsidRPr="000472D1" w14:paraId="58EB2639"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35D4A46B" w14:textId="77777777" w:rsidR="00797BA6" w:rsidRPr="0077413E" w:rsidRDefault="00797BA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46A33" w14:textId="77777777" w:rsidR="00797BA6" w:rsidRPr="00107C20" w:rsidRDefault="00797BA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95AEB63" w14:textId="77777777" w:rsidR="00797BA6" w:rsidRPr="00107C20" w:rsidRDefault="00797BA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0050C09" w14:textId="77777777" w:rsidR="00797BA6" w:rsidRPr="00107C20" w:rsidRDefault="00797BA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AB6B4B" w14:textId="77777777" w:rsidR="00797BA6" w:rsidRPr="00107C20" w:rsidRDefault="00797BA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73FF4A9" w14:textId="77777777" w:rsidR="00797BA6" w:rsidRPr="00107C20" w:rsidRDefault="00797BA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B99DE1E" w14:textId="77777777" w:rsidR="00797BA6" w:rsidRPr="00107C20" w:rsidRDefault="00797BA6" w:rsidP="00A869A9">
            <w:pPr>
              <w:spacing w:after="0"/>
              <w:rPr>
                <w:rFonts w:ascii="Arial" w:hAnsi="Arial" w:cs="Arial"/>
                <w:lang w:val="en-US"/>
              </w:rPr>
            </w:pPr>
          </w:p>
        </w:tc>
      </w:tr>
      <w:tr w:rsidR="00797BA6" w:rsidRPr="00107C20" w14:paraId="50DB9A55"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797BA6" w:rsidRPr="00107C20" w:rsidRDefault="00797BA6"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081B59">
              <w:rPr>
                <w:rFonts w:ascii="Arial" w:hAnsi="Arial" w:cs="Arial"/>
                <w:b/>
                <w:bCs/>
                <w:lang w:val="en-US"/>
              </w:rPr>
              <w:t>4</w:t>
            </w:r>
          </w:p>
        </w:tc>
        <w:tc>
          <w:tcPr>
            <w:tcW w:w="2527" w:type="dxa"/>
            <w:tcBorders>
              <w:bottom w:val="single" w:sz="4" w:space="0" w:color="auto"/>
            </w:tcBorders>
            <w:shd w:val="clear" w:color="auto" w:fill="FDE9D9" w:themeFill="accent6" w:themeFillTint="33"/>
          </w:tcPr>
          <w:p w14:paraId="6764D463" w14:textId="10C92FC7" w:rsidR="00797BA6" w:rsidRPr="00107C20" w:rsidRDefault="00CD5052" w:rsidP="00A869A9">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sidR="00797BA6">
              <w:rPr>
                <w:rFonts w:ascii="Arial" w:hAnsi="Arial" w:cs="Arial"/>
                <w:b/>
              </w:rPr>
              <w:t>[</w:t>
            </w:r>
            <w:proofErr w:type="spellStart"/>
            <w:r w:rsidRPr="00CD5052">
              <w:rPr>
                <w:rFonts w:ascii="Arial" w:hAnsi="Arial" w:cs="Arial"/>
                <w:b/>
              </w:rPr>
              <w:t>eMCSMI_IRail</w:t>
            </w:r>
            <w:proofErr w:type="spellEnd"/>
            <w:r w:rsidR="00797BA6">
              <w:rPr>
                <w:rFonts w:ascii="Arial" w:hAnsi="Arial" w:cs="Arial"/>
                <w:b/>
              </w:rPr>
              <w:t>]</w:t>
            </w:r>
          </w:p>
        </w:tc>
        <w:tc>
          <w:tcPr>
            <w:tcW w:w="886" w:type="dxa"/>
            <w:tcBorders>
              <w:bottom w:val="single" w:sz="4" w:space="0" w:color="auto"/>
            </w:tcBorders>
            <w:shd w:val="clear" w:color="auto" w:fill="FDE9D9" w:themeFill="accent6" w:themeFillTint="33"/>
          </w:tcPr>
          <w:p w14:paraId="2234CBEF" w14:textId="77777777" w:rsidR="00797BA6" w:rsidRPr="00107C20" w:rsidRDefault="00797BA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804DDD" w14:textId="77777777" w:rsidR="00797BA6" w:rsidRPr="00107C20" w:rsidRDefault="00797BA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797BA6" w:rsidRPr="00107C20" w:rsidRDefault="00797BA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797BA6" w:rsidRPr="00107C20" w:rsidRDefault="00797BA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797BA6" w:rsidRPr="00107C20" w:rsidRDefault="00797BA6" w:rsidP="00A869A9">
            <w:pPr>
              <w:spacing w:after="0"/>
              <w:rPr>
                <w:rFonts w:ascii="Arial" w:hAnsi="Arial" w:cs="Arial"/>
                <w:color w:val="FF0000"/>
                <w:lang w:val="en-US"/>
              </w:rPr>
            </w:pPr>
          </w:p>
        </w:tc>
      </w:tr>
      <w:tr w:rsidR="00797BA6" w:rsidRPr="000472D1" w14:paraId="26EB72A7"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13BC7CE2" w14:textId="77777777" w:rsidR="00797BA6" w:rsidRPr="0077413E" w:rsidRDefault="00797BA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0FA0F3" w14:textId="77777777" w:rsidR="00797BA6" w:rsidRPr="00107C20" w:rsidRDefault="00797BA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F9E629F" w14:textId="77777777" w:rsidR="00797BA6" w:rsidRPr="00107C20" w:rsidRDefault="00797BA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A3A2728" w14:textId="77777777" w:rsidR="00797BA6" w:rsidRPr="00107C20" w:rsidRDefault="00797BA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FD089E" w14:textId="77777777" w:rsidR="00797BA6" w:rsidRPr="00107C20" w:rsidRDefault="00797BA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405C22" w14:textId="77777777" w:rsidR="00797BA6" w:rsidRPr="00107C20" w:rsidRDefault="00797BA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1B49CF" w14:textId="77777777" w:rsidR="00797BA6" w:rsidRPr="00107C20" w:rsidRDefault="00797BA6" w:rsidP="00A869A9">
            <w:pPr>
              <w:spacing w:after="0"/>
              <w:rPr>
                <w:rFonts w:ascii="Arial" w:hAnsi="Arial" w:cs="Arial"/>
                <w:lang w:val="en-US"/>
              </w:rPr>
            </w:pPr>
          </w:p>
        </w:tc>
      </w:tr>
      <w:tr w:rsidR="00797BA6" w:rsidRPr="00107C20" w14:paraId="6F746736"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797BA6" w:rsidRPr="00107C20" w:rsidRDefault="00797BA6"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081B59">
              <w:rPr>
                <w:rFonts w:ascii="Arial" w:hAnsi="Arial" w:cs="Arial"/>
                <w:b/>
                <w:bCs/>
                <w:lang w:val="en-US"/>
              </w:rPr>
              <w:t>5</w:t>
            </w:r>
          </w:p>
        </w:tc>
        <w:tc>
          <w:tcPr>
            <w:tcW w:w="2527" w:type="dxa"/>
            <w:tcBorders>
              <w:bottom w:val="single" w:sz="4" w:space="0" w:color="auto"/>
            </w:tcBorders>
            <w:shd w:val="clear" w:color="auto" w:fill="FDE9D9" w:themeFill="accent6" w:themeFillTint="33"/>
          </w:tcPr>
          <w:p w14:paraId="776D0583" w14:textId="4FD80EE8" w:rsidR="00797BA6" w:rsidRPr="00107C20" w:rsidRDefault="00CD5052" w:rsidP="00A869A9">
            <w:pPr>
              <w:spacing w:after="0"/>
              <w:rPr>
                <w:rFonts w:ascii="Arial" w:hAnsi="Arial" w:cs="Arial"/>
                <w:b/>
                <w:bCs/>
                <w:lang w:val="en-US"/>
              </w:rPr>
            </w:pPr>
            <w:r w:rsidRPr="00CD5052">
              <w:rPr>
                <w:rFonts w:ascii="Arial" w:hAnsi="Arial" w:cs="Arial"/>
                <w:b/>
              </w:rPr>
              <w:t xml:space="preserve">CT aspects of application layer support for V2X services; Phase 3 </w:t>
            </w:r>
            <w:r w:rsidR="00797BA6">
              <w:rPr>
                <w:rFonts w:ascii="Arial" w:hAnsi="Arial" w:cs="Arial"/>
                <w:b/>
              </w:rPr>
              <w:t>[</w:t>
            </w:r>
            <w:r w:rsidRPr="00CD5052">
              <w:rPr>
                <w:rFonts w:ascii="Arial" w:hAnsi="Arial" w:cs="Arial"/>
                <w:b/>
              </w:rPr>
              <w:t>V2XAPP_Ph3</w:t>
            </w:r>
            <w:r w:rsidR="00797BA6">
              <w:rPr>
                <w:rFonts w:ascii="Arial" w:hAnsi="Arial" w:cs="Arial"/>
                <w:b/>
              </w:rPr>
              <w:t>]</w:t>
            </w:r>
          </w:p>
        </w:tc>
        <w:tc>
          <w:tcPr>
            <w:tcW w:w="886" w:type="dxa"/>
            <w:tcBorders>
              <w:bottom w:val="single" w:sz="4" w:space="0" w:color="auto"/>
            </w:tcBorders>
            <w:shd w:val="clear" w:color="auto" w:fill="FDE9D9" w:themeFill="accent6" w:themeFillTint="33"/>
          </w:tcPr>
          <w:p w14:paraId="2C795D5D" w14:textId="77777777" w:rsidR="00797BA6" w:rsidRPr="00107C20" w:rsidRDefault="00797BA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FF8C7B" w14:textId="77777777" w:rsidR="00797BA6" w:rsidRPr="00107C20" w:rsidRDefault="00797BA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797BA6" w:rsidRPr="00107C20" w:rsidRDefault="00797BA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797BA6" w:rsidRPr="00107C20" w:rsidRDefault="00797BA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797BA6" w:rsidRPr="00107C20" w:rsidRDefault="00797BA6" w:rsidP="00A869A9">
            <w:pPr>
              <w:spacing w:after="0"/>
              <w:rPr>
                <w:rFonts w:ascii="Arial" w:hAnsi="Arial" w:cs="Arial"/>
                <w:color w:val="FF0000"/>
                <w:lang w:val="en-US"/>
              </w:rPr>
            </w:pPr>
          </w:p>
        </w:tc>
      </w:tr>
      <w:tr w:rsidR="00797BA6" w:rsidRPr="000472D1" w14:paraId="76001073"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5FA8848B" w14:textId="77777777" w:rsidR="00797BA6" w:rsidRPr="0077413E" w:rsidRDefault="00797BA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1A122" w14:textId="77777777" w:rsidR="00797BA6" w:rsidRPr="00107C20" w:rsidRDefault="00797BA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6BF90FB" w14:textId="77777777" w:rsidR="00797BA6" w:rsidRPr="00107C20" w:rsidRDefault="00797BA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E29E226" w14:textId="77777777" w:rsidR="00797BA6" w:rsidRPr="00107C20" w:rsidRDefault="00797BA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5941D" w14:textId="77777777" w:rsidR="00797BA6" w:rsidRPr="00107C20" w:rsidRDefault="00797BA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9FDADF" w14:textId="77777777" w:rsidR="00797BA6" w:rsidRPr="00107C20" w:rsidRDefault="00797BA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9CA202" w14:textId="77777777" w:rsidR="00797BA6" w:rsidRPr="00107C20" w:rsidRDefault="00797BA6" w:rsidP="00A869A9">
            <w:pPr>
              <w:spacing w:after="0"/>
              <w:rPr>
                <w:rFonts w:ascii="Arial" w:hAnsi="Arial" w:cs="Arial"/>
                <w:lang w:val="en-US"/>
              </w:rPr>
            </w:pPr>
          </w:p>
        </w:tc>
      </w:tr>
      <w:tr w:rsidR="00797BA6" w:rsidRPr="00107C20" w14:paraId="516C87F8"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797BA6" w:rsidRPr="00107C20" w:rsidRDefault="00797BA6"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081B59">
              <w:rPr>
                <w:rFonts w:ascii="Arial" w:hAnsi="Arial" w:cs="Arial"/>
                <w:b/>
                <w:bCs/>
                <w:lang w:val="en-US"/>
              </w:rPr>
              <w:t>6</w:t>
            </w:r>
          </w:p>
        </w:tc>
        <w:tc>
          <w:tcPr>
            <w:tcW w:w="2527" w:type="dxa"/>
            <w:tcBorders>
              <w:bottom w:val="single" w:sz="4" w:space="0" w:color="auto"/>
            </w:tcBorders>
            <w:shd w:val="clear" w:color="auto" w:fill="FDE9D9" w:themeFill="accent6" w:themeFillTint="33"/>
          </w:tcPr>
          <w:p w14:paraId="0FBEBCB2" w14:textId="6B9C6B61" w:rsidR="00797BA6" w:rsidRPr="00107C20" w:rsidRDefault="007853D0" w:rsidP="00A869A9">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sidR="00797BA6">
              <w:rPr>
                <w:rFonts w:ascii="Arial" w:hAnsi="Arial" w:cs="Arial"/>
                <w:b/>
              </w:rPr>
              <w:t>[</w:t>
            </w:r>
            <w:r w:rsidRPr="007853D0">
              <w:rPr>
                <w:rFonts w:ascii="Arial" w:hAnsi="Arial" w:cs="Arial"/>
                <w:b/>
              </w:rPr>
              <w:t>5G_ProSe_Ph2</w:t>
            </w:r>
            <w:r w:rsidR="00797BA6">
              <w:rPr>
                <w:rFonts w:ascii="Arial" w:hAnsi="Arial" w:cs="Arial"/>
                <w:b/>
              </w:rPr>
              <w:t>]</w:t>
            </w:r>
          </w:p>
        </w:tc>
        <w:tc>
          <w:tcPr>
            <w:tcW w:w="886" w:type="dxa"/>
            <w:tcBorders>
              <w:bottom w:val="single" w:sz="4" w:space="0" w:color="auto"/>
            </w:tcBorders>
            <w:shd w:val="clear" w:color="auto" w:fill="FDE9D9" w:themeFill="accent6" w:themeFillTint="33"/>
          </w:tcPr>
          <w:p w14:paraId="2359B13D" w14:textId="77777777" w:rsidR="00797BA6" w:rsidRPr="00107C20" w:rsidRDefault="00797BA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F129F5" w14:textId="77777777" w:rsidR="00797BA6" w:rsidRPr="00107C20" w:rsidRDefault="00797BA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797BA6" w:rsidRPr="00107C20" w:rsidRDefault="00797BA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797BA6" w:rsidRPr="00107C20" w:rsidRDefault="00797BA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797BA6" w:rsidRPr="00107C20" w:rsidRDefault="00797BA6" w:rsidP="00A869A9">
            <w:pPr>
              <w:spacing w:after="0"/>
              <w:rPr>
                <w:rFonts w:ascii="Arial" w:hAnsi="Arial" w:cs="Arial"/>
                <w:color w:val="FF0000"/>
                <w:lang w:val="en-US"/>
              </w:rPr>
            </w:pPr>
          </w:p>
        </w:tc>
      </w:tr>
      <w:tr w:rsidR="00797BA6" w:rsidRPr="000472D1" w14:paraId="254F0E94"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4BA92244" w14:textId="77777777" w:rsidR="00797BA6" w:rsidRPr="0077413E" w:rsidRDefault="00797BA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945722" w14:textId="77777777" w:rsidR="00797BA6" w:rsidRPr="00107C20" w:rsidRDefault="00797BA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DF7150" w14:textId="77777777" w:rsidR="00797BA6" w:rsidRPr="00107C20" w:rsidRDefault="00797BA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A0B1295" w14:textId="77777777" w:rsidR="00797BA6" w:rsidRPr="00107C20" w:rsidRDefault="00797BA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D4B62B" w14:textId="77777777" w:rsidR="00797BA6" w:rsidRPr="00107C20" w:rsidRDefault="00797BA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5D79DE" w14:textId="77777777" w:rsidR="00797BA6" w:rsidRPr="00107C20" w:rsidRDefault="00797BA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192938" w14:textId="77777777" w:rsidR="00797BA6" w:rsidRPr="00107C20" w:rsidRDefault="00797BA6" w:rsidP="00A869A9">
            <w:pPr>
              <w:spacing w:after="0"/>
              <w:rPr>
                <w:rFonts w:ascii="Arial" w:hAnsi="Arial" w:cs="Arial"/>
                <w:lang w:val="en-US"/>
              </w:rPr>
            </w:pPr>
          </w:p>
        </w:tc>
      </w:tr>
      <w:tr w:rsidR="00797BA6" w:rsidRPr="00107C20" w14:paraId="6B0BB294"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797BA6" w:rsidRPr="00107C20" w:rsidRDefault="00797BA6" w:rsidP="00A869A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081B59">
              <w:rPr>
                <w:rFonts w:ascii="Arial" w:hAnsi="Arial" w:cs="Arial"/>
                <w:b/>
                <w:bCs/>
                <w:lang w:val="en-US"/>
              </w:rPr>
              <w:t>7</w:t>
            </w:r>
          </w:p>
        </w:tc>
        <w:tc>
          <w:tcPr>
            <w:tcW w:w="2527" w:type="dxa"/>
            <w:tcBorders>
              <w:bottom w:val="single" w:sz="4" w:space="0" w:color="auto"/>
            </w:tcBorders>
            <w:shd w:val="clear" w:color="auto" w:fill="FDE9D9" w:themeFill="accent6" w:themeFillTint="33"/>
          </w:tcPr>
          <w:p w14:paraId="435E1FD8" w14:textId="0C205854" w:rsidR="00797BA6" w:rsidRPr="00107C20" w:rsidRDefault="007853D0" w:rsidP="00A869A9">
            <w:pPr>
              <w:spacing w:after="0"/>
              <w:rPr>
                <w:rFonts w:ascii="Arial" w:hAnsi="Arial" w:cs="Arial"/>
                <w:b/>
                <w:bCs/>
                <w:lang w:val="en-US"/>
              </w:rPr>
            </w:pPr>
            <w:r w:rsidRPr="007853D0">
              <w:rPr>
                <w:rFonts w:ascii="Arial" w:hAnsi="Arial" w:cs="Arial"/>
                <w:b/>
              </w:rPr>
              <w:t xml:space="preserve">Support for 5WWC Phase 2 </w:t>
            </w:r>
            <w:r w:rsidR="00797BA6">
              <w:rPr>
                <w:rFonts w:ascii="Arial" w:hAnsi="Arial" w:cs="Arial"/>
                <w:b/>
              </w:rPr>
              <w:t>[</w:t>
            </w:r>
            <w:r w:rsidRPr="007853D0">
              <w:rPr>
                <w:rFonts w:ascii="Arial" w:hAnsi="Arial" w:cs="Arial"/>
                <w:b/>
              </w:rPr>
              <w:t>5WWC_Ph2</w:t>
            </w:r>
            <w:r w:rsidR="00797BA6">
              <w:rPr>
                <w:rFonts w:ascii="Arial" w:hAnsi="Arial" w:cs="Arial"/>
                <w:b/>
              </w:rPr>
              <w:t>]</w:t>
            </w:r>
          </w:p>
        </w:tc>
        <w:tc>
          <w:tcPr>
            <w:tcW w:w="886" w:type="dxa"/>
            <w:tcBorders>
              <w:bottom w:val="single" w:sz="4" w:space="0" w:color="auto"/>
            </w:tcBorders>
            <w:shd w:val="clear" w:color="auto" w:fill="FDE9D9" w:themeFill="accent6" w:themeFillTint="33"/>
          </w:tcPr>
          <w:p w14:paraId="0CF87BC3" w14:textId="77777777" w:rsidR="00797BA6" w:rsidRPr="00107C20" w:rsidRDefault="00797BA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B09699" w14:textId="77777777" w:rsidR="00797BA6" w:rsidRPr="00107C20" w:rsidRDefault="00797BA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797BA6" w:rsidRPr="00107C20" w:rsidRDefault="00797BA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797BA6" w:rsidRPr="00107C20" w:rsidRDefault="00797BA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797BA6" w:rsidRPr="00107C20" w:rsidRDefault="00797BA6" w:rsidP="00A869A9">
            <w:pPr>
              <w:spacing w:after="0"/>
              <w:rPr>
                <w:rFonts w:ascii="Arial" w:hAnsi="Arial" w:cs="Arial"/>
                <w:color w:val="FF0000"/>
                <w:lang w:val="en-US"/>
              </w:rPr>
            </w:pPr>
          </w:p>
        </w:tc>
      </w:tr>
      <w:tr w:rsidR="00797BA6" w:rsidRPr="000472D1" w14:paraId="1C392584"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3ACEC3E3" w14:textId="77777777" w:rsidR="00797BA6" w:rsidRPr="0077413E" w:rsidRDefault="00797BA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DB980" w14:textId="77777777" w:rsidR="00797BA6" w:rsidRPr="00107C20" w:rsidRDefault="00797BA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0023BC4" w14:textId="77777777" w:rsidR="00797BA6" w:rsidRPr="00107C20" w:rsidRDefault="00797BA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0BBA6FF" w14:textId="77777777" w:rsidR="00797BA6" w:rsidRPr="00107C20" w:rsidRDefault="00797BA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02417B" w14:textId="77777777" w:rsidR="00797BA6" w:rsidRPr="00107C20" w:rsidRDefault="00797BA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96D20B" w14:textId="77777777" w:rsidR="00797BA6" w:rsidRPr="00107C20" w:rsidRDefault="00797BA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C04B8FA" w14:textId="77777777" w:rsidR="00797BA6" w:rsidRPr="00107C20" w:rsidRDefault="00797BA6" w:rsidP="00A869A9">
            <w:pPr>
              <w:spacing w:after="0"/>
              <w:rPr>
                <w:rFonts w:ascii="Arial" w:hAnsi="Arial" w:cs="Arial"/>
                <w:lang w:val="en-US"/>
              </w:rPr>
            </w:pPr>
          </w:p>
        </w:tc>
      </w:tr>
      <w:tr w:rsidR="00797BA6" w:rsidRPr="00107C20" w14:paraId="229E9964"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797BA6" w:rsidRPr="00107C20" w:rsidRDefault="00797BA6"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081B59">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797BA6" w:rsidRPr="00107C20" w:rsidRDefault="007853D0" w:rsidP="00A869A9">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sidR="00797BA6">
              <w:rPr>
                <w:rFonts w:ascii="Arial" w:hAnsi="Arial" w:cs="Arial"/>
                <w:b/>
              </w:rPr>
              <w:t>[</w:t>
            </w:r>
            <w:r w:rsidRPr="007853D0">
              <w:rPr>
                <w:rFonts w:ascii="Arial" w:hAnsi="Arial" w:cs="Arial"/>
                <w:b/>
              </w:rPr>
              <w:t>TEI18_ADEE</w:t>
            </w:r>
            <w:r w:rsidR="00797BA6">
              <w:rPr>
                <w:rFonts w:ascii="Arial" w:hAnsi="Arial" w:cs="Arial"/>
                <w:b/>
              </w:rPr>
              <w:t>]</w:t>
            </w:r>
          </w:p>
        </w:tc>
        <w:tc>
          <w:tcPr>
            <w:tcW w:w="886" w:type="dxa"/>
            <w:tcBorders>
              <w:bottom w:val="single" w:sz="4" w:space="0" w:color="auto"/>
            </w:tcBorders>
            <w:shd w:val="clear" w:color="auto" w:fill="FDE9D9" w:themeFill="accent6" w:themeFillTint="33"/>
          </w:tcPr>
          <w:p w14:paraId="5D88168C" w14:textId="77777777" w:rsidR="00797BA6" w:rsidRPr="00107C20" w:rsidRDefault="00797BA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D5DCF7" w14:textId="77777777" w:rsidR="00797BA6" w:rsidRPr="00107C20" w:rsidRDefault="00797BA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797BA6" w:rsidRPr="00107C20" w:rsidRDefault="00797BA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797BA6" w:rsidRPr="00107C20" w:rsidRDefault="00797BA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797BA6" w:rsidRPr="00107C20" w:rsidRDefault="00797BA6" w:rsidP="00A869A9">
            <w:pPr>
              <w:spacing w:after="0"/>
              <w:rPr>
                <w:rFonts w:ascii="Arial" w:hAnsi="Arial" w:cs="Arial"/>
                <w:color w:val="FF0000"/>
                <w:lang w:val="en-US"/>
              </w:rPr>
            </w:pPr>
          </w:p>
        </w:tc>
      </w:tr>
      <w:tr w:rsidR="00797BA6" w:rsidRPr="000472D1" w14:paraId="0AF075BA"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396F46E7" w14:textId="77777777" w:rsidR="00797BA6" w:rsidRPr="0077413E" w:rsidRDefault="00797BA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FFE0E2" w14:textId="77777777" w:rsidR="00797BA6" w:rsidRPr="00107C20" w:rsidRDefault="00797BA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633D8D" w14:textId="77777777" w:rsidR="00797BA6" w:rsidRPr="00107C20" w:rsidRDefault="00797BA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3D4961" w14:textId="77777777" w:rsidR="00797BA6" w:rsidRPr="00107C20" w:rsidRDefault="00797BA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4CB27" w14:textId="77777777" w:rsidR="00797BA6" w:rsidRPr="00107C20" w:rsidRDefault="00797BA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B628ADC" w14:textId="77777777" w:rsidR="00797BA6" w:rsidRPr="00107C20" w:rsidRDefault="00797BA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75DEC7" w14:textId="77777777" w:rsidR="00797BA6" w:rsidRPr="00107C20" w:rsidRDefault="00797BA6" w:rsidP="00A869A9">
            <w:pPr>
              <w:spacing w:after="0"/>
              <w:rPr>
                <w:rFonts w:ascii="Arial" w:hAnsi="Arial" w:cs="Arial"/>
                <w:lang w:val="en-US"/>
              </w:rPr>
            </w:pPr>
          </w:p>
        </w:tc>
      </w:tr>
      <w:tr w:rsidR="00CD5052" w:rsidRPr="00107C20" w14:paraId="4D6DAE53"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CD5052" w:rsidRPr="00107C20" w:rsidRDefault="00CD505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081B59">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CD5052" w:rsidRPr="00107C20" w:rsidRDefault="007853D0" w:rsidP="00A869A9">
            <w:pPr>
              <w:spacing w:after="0"/>
              <w:rPr>
                <w:rFonts w:ascii="Arial" w:hAnsi="Arial" w:cs="Arial"/>
                <w:b/>
                <w:bCs/>
                <w:lang w:val="en-US"/>
              </w:rPr>
            </w:pPr>
            <w:r w:rsidRPr="007853D0">
              <w:rPr>
                <w:rFonts w:ascii="Arial" w:hAnsi="Arial" w:cs="Arial"/>
                <w:b/>
              </w:rPr>
              <w:t xml:space="preserve">CT aspects of General Support of IPv6 Prefix Delegation in 5GS </w:t>
            </w:r>
            <w:r w:rsidR="00CD5052">
              <w:rPr>
                <w:rFonts w:ascii="Arial" w:hAnsi="Arial" w:cs="Arial"/>
                <w:b/>
              </w:rPr>
              <w:t>[</w:t>
            </w:r>
            <w:r w:rsidRPr="007853D0">
              <w:rPr>
                <w:rFonts w:ascii="Arial" w:hAnsi="Arial" w:cs="Arial"/>
                <w:b/>
              </w:rPr>
              <w:t>TEI18_IPv6PD</w:t>
            </w:r>
            <w:r w:rsidR="00CD5052">
              <w:rPr>
                <w:rFonts w:ascii="Arial" w:hAnsi="Arial" w:cs="Arial"/>
                <w:b/>
              </w:rPr>
              <w:t>]</w:t>
            </w:r>
          </w:p>
        </w:tc>
        <w:tc>
          <w:tcPr>
            <w:tcW w:w="886" w:type="dxa"/>
            <w:tcBorders>
              <w:bottom w:val="single" w:sz="4" w:space="0" w:color="auto"/>
            </w:tcBorders>
            <w:shd w:val="clear" w:color="auto" w:fill="FDE9D9" w:themeFill="accent6" w:themeFillTint="33"/>
          </w:tcPr>
          <w:p w14:paraId="520FDA93" w14:textId="77777777" w:rsidR="00CD5052" w:rsidRPr="00107C20" w:rsidRDefault="00CD505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411ACF" w14:textId="77777777" w:rsidR="00CD5052" w:rsidRPr="00107C20" w:rsidRDefault="00CD505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CD5052" w:rsidRPr="00107C20" w:rsidRDefault="00CD505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CD5052" w:rsidRPr="00107C20" w:rsidRDefault="00CD505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CD5052" w:rsidRPr="00107C20" w:rsidRDefault="00CD5052" w:rsidP="00A869A9">
            <w:pPr>
              <w:spacing w:after="0"/>
              <w:rPr>
                <w:rFonts w:ascii="Arial" w:hAnsi="Arial" w:cs="Arial"/>
                <w:color w:val="FF0000"/>
                <w:lang w:val="en-US"/>
              </w:rPr>
            </w:pPr>
          </w:p>
        </w:tc>
      </w:tr>
      <w:tr w:rsidR="00CD5052" w:rsidRPr="000472D1" w14:paraId="2C25DA53"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CD5052" w:rsidRPr="0077413E" w:rsidRDefault="00CD5052"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CD5052" w:rsidRPr="00107C20" w:rsidRDefault="00CD5052"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4A7CB76" w14:textId="77777777" w:rsidR="00CD5052" w:rsidRPr="00107C20" w:rsidRDefault="00CD5052"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355DCF" w14:textId="77777777" w:rsidR="00CD5052" w:rsidRPr="00107C20" w:rsidRDefault="00CD5052"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CD5052" w:rsidRPr="00107C20" w:rsidRDefault="00CD5052"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CD5052" w:rsidRPr="00107C20" w:rsidRDefault="00CD5052"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CD5052" w:rsidRPr="00107C20" w:rsidRDefault="00CD5052" w:rsidP="00A869A9">
            <w:pPr>
              <w:spacing w:after="0"/>
              <w:rPr>
                <w:rFonts w:ascii="Arial" w:hAnsi="Arial" w:cs="Arial"/>
                <w:lang w:val="en-US"/>
              </w:rPr>
            </w:pPr>
          </w:p>
        </w:tc>
      </w:tr>
      <w:tr w:rsidR="00CD5052" w:rsidRPr="00107C20" w14:paraId="2EDDEC73"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CD5052" w:rsidRPr="00107C20" w:rsidRDefault="00CD505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w:t>
            </w:r>
            <w:r w:rsidR="00081B59">
              <w:rPr>
                <w:rFonts w:ascii="Arial" w:hAnsi="Arial" w:cs="Arial"/>
                <w:b/>
                <w:bCs/>
                <w:lang w:val="en-US"/>
              </w:rPr>
              <w:t>0</w:t>
            </w:r>
          </w:p>
        </w:tc>
        <w:tc>
          <w:tcPr>
            <w:tcW w:w="2527" w:type="dxa"/>
            <w:tcBorders>
              <w:bottom w:val="single" w:sz="4" w:space="0" w:color="auto"/>
            </w:tcBorders>
            <w:shd w:val="clear" w:color="auto" w:fill="FDE9D9" w:themeFill="accent6" w:themeFillTint="33"/>
          </w:tcPr>
          <w:p w14:paraId="713C867C" w14:textId="63CEF210" w:rsidR="00CD5052" w:rsidRPr="00107C20" w:rsidRDefault="007853D0" w:rsidP="00A869A9">
            <w:pPr>
              <w:spacing w:after="0"/>
              <w:rPr>
                <w:rFonts w:ascii="Arial" w:hAnsi="Arial" w:cs="Arial"/>
                <w:b/>
                <w:bCs/>
                <w:lang w:val="en-US"/>
              </w:rPr>
            </w:pPr>
            <w:r w:rsidRPr="007853D0">
              <w:rPr>
                <w:rFonts w:ascii="Arial" w:hAnsi="Arial" w:cs="Arial"/>
                <w:b/>
              </w:rPr>
              <w:t xml:space="preserve">CT aspects of 5G System with Satellite Backhaul </w:t>
            </w:r>
            <w:r w:rsidR="00CD5052">
              <w:rPr>
                <w:rFonts w:ascii="Arial" w:hAnsi="Arial" w:cs="Arial"/>
                <w:b/>
              </w:rPr>
              <w:t>[</w:t>
            </w:r>
            <w:r w:rsidRPr="007853D0">
              <w:rPr>
                <w:rFonts w:ascii="Arial" w:hAnsi="Arial" w:cs="Arial"/>
                <w:b/>
              </w:rPr>
              <w:t>5GSATB</w:t>
            </w:r>
            <w:r w:rsidR="00CD5052">
              <w:rPr>
                <w:rFonts w:ascii="Arial" w:hAnsi="Arial" w:cs="Arial"/>
                <w:b/>
              </w:rPr>
              <w:t>]</w:t>
            </w:r>
          </w:p>
        </w:tc>
        <w:tc>
          <w:tcPr>
            <w:tcW w:w="886" w:type="dxa"/>
            <w:tcBorders>
              <w:bottom w:val="single" w:sz="4" w:space="0" w:color="auto"/>
            </w:tcBorders>
            <w:shd w:val="clear" w:color="auto" w:fill="FDE9D9" w:themeFill="accent6" w:themeFillTint="33"/>
          </w:tcPr>
          <w:p w14:paraId="3A002E92" w14:textId="77777777" w:rsidR="00CD5052" w:rsidRPr="00107C20" w:rsidRDefault="00CD505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0763B1" w14:textId="77777777" w:rsidR="00CD5052" w:rsidRPr="00107C20" w:rsidRDefault="00CD505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CD5052" w:rsidRPr="00107C20" w:rsidRDefault="00CD505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CD5052" w:rsidRPr="00107C20" w:rsidRDefault="00CD505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CD5052" w:rsidRPr="00107C20" w:rsidRDefault="00CD5052" w:rsidP="00A869A9">
            <w:pPr>
              <w:spacing w:after="0"/>
              <w:rPr>
                <w:rFonts w:ascii="Arial" w:hAnsi="Arial" w:cs="Arial"/>
                <w:color w:val="FF0000"/>
                <w:lang w:val="en-US"/>
              </w:rPr>
            </w:pPr>
          </w:p>
        </w:tc>
      </w:tr>
      <w:tr w:rsidR="00CD5052" w:rsidRPr="000472D1" w14:paraId="6BD479C9"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12C4B1DA" w14:textId="77777777" w:rsidR="00CD5052" w:rsidRPr="0077413E" w:rsidRDefault="00CD5052"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E7A2E8" w14:textId="77777777" w:rsidR="00CD5052" w:rsidRPr="00107C20" w:rsidRDefault="00CD5052"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761664A" w14:textId="77777777" w:rsidR="00CD5052" w:rsidRPr="00107C20" w:rsidRDefault="00CD5052"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E9DEDB7" w14:textId="77777777" w:rsidR="00CD5052" w:rsidRPr="00107C20" w:rsidRDefault="00CD5052"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B54E3C" w14:textId="77777777" w:rsidR="00CD5052" w:rsidRPr="00107C20" w:rsidRDefault="00CD5052"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73BF2" w14:textId="77777777" w:rsidR="00CD5052" w:rsidRPr="00107C20" w:rsidRDefault="00CD5052"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139F55" w14:textId="77777777" w:rsidR="00CD5052" w:rsidRPr="00107C20" w:rsidRDefault="00CD5052" w:rsidP="00A869A9">
            <w:pPr>
              <w:spacing w:after="0"/>
              <w:rPr>
                <w:rFonts w:ascii="Arial" w:hAnsi="Arial" w:cs="Arial"/>
                <w:lang w:val="en-US"/>
              </w:rPr>
            </w:pPr>
          </w:p>
        </w:tc>
      </w:tr>
      <w:tr w:rsidR="00CD5052" w:rsidRPr="00107C20" w14:paraId="18087321"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CD5052" w:rsidRPr="00107C20" w:rsidRDefault="00CD505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w:t>
            </w:r>
            <w:r w:rsidR="00081B59">
              <w:rPr>
                <w:rFonts w:ascii="Arial" w:hAnsi="Arial" w:cs="Arial"/>
                <w:b/>
                <w:bCs/>
                <w:lang w:val="en-US"/>
              </w:rPr>
              <w:t>1</w:t>
            </w:r>
          </w:p>
        </w:tc>
        <w:tc>
          <w:tcPr>
            <w:tcW w:w="2527" w:type="dxa"/>
            <w:tcBorders>
              <w:bottom w:val="single" w:sz="4" w:space="0" w:color="auto"/>
            </w:tcBorders>
            <w:shd w:val="clear" w:color="auto" w:fill="FDE9D9" w:themeFill="accent6" w:themeFillTint="33"/>
          </w:tcPr>
          <w:p w14:paraId="2BCCDFB3" w14:textId="7D30DB57" w:rsidR="00CD5052" w:rsidRPr="00107C20" w:rsidRDefault="007853D0" w:rsidP="00A869A9">
            <w:pPr>
              <w:spacing w:after="0"/>
              <w:rPr>
                <w:rFonts w:ascii="Arial" w:hAnsi="Arial" w:cs="Arial"/>
                <w:b/>
                <w:bCs/>
                <w:lang w:val="en-US"/>
              </w:rPr>
            </w:pPr>
            <w:r w:rsidRPr="007853D0">
              <w:rPr>
                <w:rFonts w:ascii="Arial" w:hAnsi="Arial" w:cs="Arial"/>
                <w:b/>
              </w:rPr>
              <w:t xml:space="preserve">Timing Resiliency and URLLC enhancements </w:t>
            </w:r>
            <w:r w:rsidR="00CD5052">
              <w:rPr>
                <w:rFonts w:ascii="Arial" w:hAnsi="Arial" w:cs="Arial"/>
                <w:b/>
              </w:rPr>
              <w:t>[</w:t>
            </w:r>
            <w:r w:rsidRPr="007853D0">
              <w:rPr>
                <w:rFonts w:ascii="Arial" w:hAnsi="Arial" w:cs="Arial"/>
                <w:b/>
              </w:rPr>
              <w:t>TRS_URLLC</w:t>
            </w:r>
            <w:r w:rsidR="00CD5052">
              <w:rPr>
                <w:rFonts w:ascii="Arial" w:hAnsi="Arial" w:cs="Arial"/>
                <w:b/>
              </w:rPr>
              <w:t>]</w:t>
            </w:r>
          </w:p>
        </w:tc>
        <w:tc>
          <w:tcPr>
            <w:tcW w:w="886" w:type="dxa"/>
            <w:tcBorders>
              <w:bottom w:val="single" w:sz="4" w:space="0" w:color="auto"/>
            </w:tcBorders>
            <w:shd w:val="clear" w:color="auto" w:fill="FDE9D9" w:themeFill="accent6" w:themeFillTint="33"/>
          </w:tcPr>
          <w:p w14:paraId="6DAE92B8" w14:textId="77777777" w:rsidR="00CD5052" w:rsidRPr="00107C20" w:rsidRDefault="00CD505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D3F7BA0" w14:textId="77777777" w:rsidR="00CD5052" w:rsidRPr="00107C20" w:rsidRDefault="00CD505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CD5052" w:rsidRPr="00107C20" w:rsidRDefault="00CD505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CD5052" w:rsidRPr="00107C20" w:rsidRDefault="00CD505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CD5052" w:rsidRPr="00107C20" w:rsidRDefault="00CD5052" w:rsidP="00A869A9">
            <w:pPr>
              <w:spacing w:after="0"/>
              <w:rPr>
                <w:rFonts w:ascii="Arial" w:hAnsi="Arial" w:cs="Arial"/>
                <w:color w:val="FF0000"/>
                <w:lang w:val="en-US"/>
              </w:rPr>
            </w:pPr>
          </w:p>
        </w:tc>
      </w:tr>
      <w:tr w:rsidR="00CD5052" w:rsidRPr="000472D1" w14:paraId="37FB69B1"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17357037" w14:textId="77777777" w:rsidR="00CD5052" w:rsidRPr="0077413E" w:rsidRDefault="00CD5052"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1E9C6F" w14:textId="77777777" w:rsidR="00CD5052" w:rsidRPr="00107C20" w:rsidRDefault="00CD5052"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9643FD7" w14:textId="77777777" w:rsidR="00CD5052" w:rsidRPr="00107C20" w:rsidRDefault="00CD5052"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5F1FC24" w14:textId="77777777" w:rsidR="00CD5052" w:rsidRPr="00107C20" w:rsidRDefault="00CD5052"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2AD2C" w14:textId="77777777" w:rsidR="00CD5052" w:rsidRPr="00107C20" w:rsidRDefault="00CD5052"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9A3E63" w14:textId="77777777" w:rsidR="00CD5052" w:rsidRPr="00107C20" w:rsidRDefault="00CD5052"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5827CC" w14:textId="77777777" w:rsidR="00CD5052" w:rsidRPr="00107C20" w:rsidRDefault="00CD5052" w:rsidP="00A869A9">
            <w:pPr>
              <w:spacing w:after="0"/>
              <w:rPr>
                <w:rFonts w:ascii="Arial" w:hAnsi="Arial" w:cs="Arial"/>
                <w:lang w:val="en-US"/>
              </w:rPr>
            </w:pPr>
          </w:p>
        </w:tc>
      </w:tr>
      <w:tr w:rsidR="00CD5052" w:rsidRPr="00107C20" w14:paraId="079B685A"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CD5052" w:rsidRPr="00107C20" w:rsidRDefault="00CD505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w:t>
            </w:r>
            <w:r w:rsidR="00081B59">
              <w:rPr>
                <w:rFonts w:ascii="Arial" w:hAnsi="Arial" w:cs="Arial"/>
                <w:b/>
                <w:bCs/>
                <w:lang w:val="en-US"/>
              </w:rPr>
              <w:t>2</w:t>
            </w:r>
          </w:p>
        </w:tc>
        <w:tc>
          <w:tcPr>
            <w:tcW w:w="2527" w:type="dxa"/>
            <w:tcBorders>
              <w:bottom w:val="single" w:sz="4" w:space="0" w:color="auto"/>
            </w:tcBorders>
            <w:shd w:val="clear" w:color="auto" w:fill="FDE9D9" w:themeFill="accent6" w:themeFillTint="33"/>
          </w:tcPr>
          <w:p w14:paraId="38FAA2B5" w14:textId="67F0BC78" w:rsidR="00CD5052" w:rsidRPr="00107C20" w:rsidRDefault="007853D0" w:rsidP="00A869A9">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sidR="00CD5052">
              <w:rPr>
                <w:rFonts w:ascii="Arial" w:hAnsi="Arial" w:cs="Arial"/>
                <w:b/>
              </w:rPr>
              <w:t>[</w:t>
            </w:r>
            <w:proofErr w:type="spellStart"/>
            <w:r w:rsidRPr="007853D0">
              <w:rPr>
                <w:rFonts w:ascii="Arial" w:hAnsi="Arial" w:cs="Arial"/>
                <w:b/>
              </w:rPr>
              <w:t>DetNet</w:t>
            </w:r>
            <w:proofErr w:type="spellEnd"/>
            <w:r w:rsidR="00CD5052">
              <w:rPr>
                <w:rFonts w:ascii="Arial" w:hAnsi="Arial" w:cs="Arial"/>
                <w:b/>
              </w:rPr>
              <w:t>]</w:t>
            </w:r>
          </w:p>
        </w:tc>
        <w:tc>
          <w:tcPr>
            <w:tcW w:w="886" w:type="dxa"/>
            <w:tcBorders>
              <w:bottom w:val="single" w:sz="4" w:space="0" w:color="auto"/>
            </w:tcBorders>
            <w:shd w:val="clear" w:color="auto" w:fill="FDE9D9" w:themeFill="accent6" w:themeFillTint="33"/>
          </w:tcPr>
          <w:p w14:paraId="0240CBE1" w14:textId="77777777" w:rsidR="00CD5052" w:rsidRPr="00107C20" w:rsidRDefault="00CD505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ADA2D37" w14:textId="77777777" w:rsidR="00CD5052" w:rsidRPr="00107C20" w:rsidRDefault="00CD505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CD5052" w:rsidRPr="00107C20" w:rsidRDefault="00CD505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CD5052" w:rsidRPr="00107C20" w:rsidRDefault="00CD505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CD5052" w:rsidRPr="00107C20" w:rsidRDefault="00CD5052" w:rsidP="00A869A9">
            <w:pPr>
              <w:spacing w:after="0"/>
              <w:rPr>
                <w:rFonts w:ascii="Arial" w:hAnsi="Arial" w:cs="Arial"/>
                <w:color w:val="FF0000"/>
                <w:lang w:val="en-US"/>
              </w:rPr>
            </w:pPr>
          </w:p>
        </w:tc>
      </w:tr>
      <w:tr w:rsidR="00CD5052" w:rsidRPr="000472D1" w14:paraId="22954CAD"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6FFEF279" w14:textId="77777777" w:rsidR="00CD5052" w:rsidRPr="0077413E" w:rsidRDefault="00CD5052"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A90B7D" w14:textId="77777777" w:rsidR="00CD5052" w:rsidRPr="00107C20" w:rsidRDefault="00CD5052"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A2A73E1" w14:textId="77777777" w:rsidR="00CD5052" w:rsidRPr="00107C20" w:rsidRDefault="00CD5052"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9AC64CA" w14:textId="77777777" w:rsidR="00CD5052" w:rsidRPr="00107C20" w:rsidRDefault="00CD5052"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A3825B" w14:textId="77777777" w:rsidR="00CD5052" w:rsidRPr="00107C20" w:rsidRDefault="00CD5052"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CCC942" w14:textId="77777777" w:rsidR="00CD5052" w:rsidRPr="00107C20" w:rsidRDefault="00CD5052"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1A78B" w14:textId="77777777" w:rsidR="00CD5052" w:rsidRPr="00107C20" w:rsidRDefault="00CD5052" w:rsidP="00A869A9">
            <w:pPr>
              <w:spacing w:after="0"/>
              <w:rPr>
                <w:rFonts w:ascii="Arial" w:hAnsi="Arial" w:cs="Arial"/>
                <w:lang w:val="en-US"/>
              </w:rPr>
            </w:pPr>
          </w:p>
        </w:tc>
      </w:tr>
      <w:tr w:rsidR="00CD5052" w:rsidRPr="00107C20" w14:paraId="03313992"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CD5052" w:rsidRPr="00107C20" w:rsidRDefault="00CD505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w:t>
            </w:r>
            <w:r w:rsidR="00081B59">
              <w:rPr>
                <w:rFonts w:ascii="Arial" w:hAnsi="Arial" w:cs="Arial"/>
                <w:b/>
                <w:bCs/>
                <w:lang w:val="en-US"/>
              </w:rPr>
              <w:t>3</w:t>
            </w:r>
          </w:p>
        </w:tc>
        <w:tc>
          <w:tcPr>
            <w:tcW w:w="2527" w:type="dxa"/>
            <w:tcBorders>
              <w:bottom w:val="single" w:sz="4" w:space="0" w:color="auto"/>
            </w:tcBorders>
            <w:shd w:val="clear" w:color="auto" w:fill="FDE9D9" w:themeFill="accent6" w:themeFillTint="33"/>
          </w:tcPr>
          <w:p w14:paraId="48BA47E0" w14:textId="64938284" w:rsidR="00CD5052" w:rsidRPr="00107C20" w:rsidRDefault="00C439C5" w:rsidP="00A869A9">
            <w:pPr>
              <w:spacing w:after="0"/>
              <w:rPr>
                <w:rFonts w:ascii="Arial" w:hAnsi="Arial" w:cs="Arial"/>
                <w:b/>
                <w:bCs/>
                <w:lang w:val="en-US"/>
              </w:rPr>
            </w:pPr>
            <w:r w:rsidRPr="00C439C5">
              <w:rPr>
                <w:rFonts w:ascii="Arial" w:hAnsi="Arial" w:cs="Arial"/>
                <w:b/>
              </w:rPr>
              <w:t xml:space="preserve">CT aspects for Enabling Edge Applications Phase 2 </w:t>
            </w:r>
            <w:r w:rsidR="00CD5052">
              <w:rPr>
                <w:rFonts w:ascii="Arial" w:hAnsi="Arial" w:cs="Arial"/>
                <w:b/>
              </w:rPr>
              <w:t>[</w:t>
            </w:r>
            <w:r w:rsidR="00EA0BC9" w:rsidRPr="00EA0BC9">
              <w:rPr>
                <w:rFonts w:ascii="Arial" w:hAnsi="Arial" w:cs="Arial"/>
                <w:b/>
              </w:rPr>
              <w:t>EDGEAPP_Ph2</w:t>
            </w:r>
            <w:r w:rsidR="00CD5052">
              <w:rPr>
                <w:rFonts w:ascii="Arial" w:hAnsi="Arial" w:cs="Arial"/>
                <w:b/>
              </w:rPr>
              <w:t>]</w:t>
            </w:r>
          </w:p>
        </w:tc>
        <w:tc>
          <w:tcPr>
            <w:tcW w:w="886" w:type="dxa"/>
            <w:tcBorders>
              <w:bottom w:val="single" w:sz="4" w:space="0" w:color="auto"/>
            </w:tcBorders>
            <w:shd w:val="clear" w:color="auto" w:fill="FDE9D9" w:themeFill="accent6" w:themeFillTint="33"/>
          </w:tcPr>
          <w:p w14:paraId="2D643804" w14:textId="77777777" w:rsidR="00CD5052" w:rsidRPr="00107C20" w:rsidRDefault="00CD505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C5AA8C" w14:textId="77777777" w:rsidR="00CD5052" w:rsidRPr="00107C20" w:rsidRDefault="00CD505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CD5052" w:rsidRPr="00107C20" w:rsidRDefault="00CD505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CD5052" w:rsidRPr="00107C20" w:rsidRDefault="00CD505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CD5052" w:rsidRPr="00107C20" w:rsidRDefault="00CD5052" w:rsidP="00A869A9">
            <w:pPr>
              <w:spacing w:after="0"/>
              <w:rPr>
                <w:rFonts w:ascii="Arial" w:hAnsi="Arial" w:cs="Arial"/>
                <w:color w:val="FF0000"/>
                <w:lang w:val="en-US"/>
              </w:rPr>
            </w:pPr>
          </w:p>
        </w:tc>
      </w:tr>
      <w:tr w:rsidR="00CD5052" w:rsidRPr="000472D1" w14:paraId="0AEB2949"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127A5788" w14:textId="77777777" w:rsidR="00CD5052" w:rsidRPr="0077413E" w:rsidRDefault="00CD5052"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7CA671" w14:textId="77777777" w:rsidR="00CD5052" w:rsidRPr="00107C20" w:rsidRDefault="00CD5052"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0A2A13" w14:textId="77777777" w:rsidR="00CD5052" w:rsidRPr="00107C20" w:rsidRDefault="00CD5052"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FFCD977" w14:textId="77777777" w:rsidR="00CD5052" w:rsidRPr="00107C20" w:rsidRDefault="00CD5052"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2F9DC5" w14:textId="77777777" w:rsidR="00CD5052" w:rsidRPr="00107C20" w:rsidRDefault="00CD5052"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C46C01" w14:textId="77777777" w:rsidR="00CD5052" w:rsidRPr="00107C20" w:rsidRDefault="00CD5052"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702940" w14:textId="77777777" w:rsidR="00CD5052" w:rsidRPr="00107C20" w:rsidRDefault="00CD5052" w:rsidP="00A869A9">
            <w:pPr>
              <w:spacing w:after="0"/>
              <w:rPr>
                <w:rFonts w:ascii="Arial" w:hAnsi="Arial" w:cs="Arial"/>
                <w:lang w:val="en-US"/>
              </w:rPr>
            </w:pPr>
          </w:p>
        </w:tc>
      </w:tr>
      <w:tr w:rsidR="00CD5052" w:rsidRPr="00107C20" w14:paraId="7313C8B1"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CD5052" w:rsidRPr="00107C20" w:rsidRDefault="00CD505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w:t>
            </w:r>
            <w:r w:rsidR="00081B59">
              <w:rPr>
                <w:rFonts w:ascii="Arial" w:hAnsi="Arial" w:cs="Arial"/>
                <w:b/>
                <w:bCs/>
                <w:lang w:val="en-US"/>
              </w:rPr>
              <w:t>4</w:t>
            </w:r>
          </w:p>
        </w:tc>
        <w:tc>
          <w:tcPr>
            <w:tcW w:w="2527" w:type="dxa"/>
            <w:tcBorders>
              <w:bottom w:val="single" w:sz="4" w:space="0" w:color="auto"/>
            </w:tcBorders>
            <w:shd w:val="clear" w:color="auto" w:fill="FDE9D9" w:themeFill="accent6" w:themeFillTint="33"/>
          </w:tcPr>
          <w:p w14:paraId="3CD7C551" w14:textId="34AC7F6D" w:rsidR="00CD5052" w:rsidRPr="00107C20" w:rsidRDefault="00EA0BC9" w:rsidP="00A869A9">
            <w:pPr>
              <w:spacing w:after="0"/>
              <w:rPr>
                <w:rFonts w:ascii="Arial" w:hAnsi="Arial" w:cs="Arial"/>
                <w:b/>
                <w:bCs/>
                <w:lang w:val="en-US"/>
              </w:rPr>
            </w:pPr>
            <w:r w:rsidRPr="00EA0BC9">
              <w:rPr>
                <w:rFonts w:ascii="Arial" w:hAnsi="Arial" w:cs="Arial"/>
                <w:b/>
              </w:rPr>
              <w:t xml:space="preserve">Rel-18 enhancements of session management policy control </w:t>
            </w:r>
            <w:r w:rsidR="00CD5052">
              <w:rPr>
                <w:rFonts w:ascii="Arial" w:hAnsi="Arial" w:cs="Arial"/>
                <w:b/>
              </w:rPr>
              <w:t>[</w:t>
            </w:r>
            <w:r w:rsidRPr="00EA0BC9">
              <w:rPr>
                <w:rFonts w:ascii="Arial" w:hAnsi="Arial" w:cs="Arial"/>
                <w:b/>
              </w:rPr>
              <w:t>SMPC18</w:t>
            </w:r>
            <w:r w:rsidR="00CD5052">
              <w:rPr>
                <w:rFonts w:ascii="Arial" w:hAnsi="Arial" w:cs="Arial"/>
                <w:b/>
              </w:rPr>
              <w:t>]</w:t>
            </w:r>
          </w:p>
        </w:tc>
        <w:tc>
          <w:tcPr>
            <w:tcW w:w="886" w:type="dxa"/>
            <w:tcBorders>
              <w:bottom w:val="single" w:sz="4" w:space="0" w:color="auto"/>
            </w:tcBorders>
            <w:shd w:val="clear" w:color="auto" w:fill="FDE9D9" w:themeFill="accent6" w:themeFillTint="33"/>
          </w:tcPr>
          <w:p w14:paraId="3CB988DF" w14:textId="77777777" w:rsidR="00CD5052" w:rsidRPr="00107C20" w:rsidRDefault="00CD505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C4A1B0" w14:textId="77777777" w:rsidR="00CD5052" w:rsidRPr="00107C20" w:rsidRDefault="00CD505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CD5052" w:rsidRPr="00107C20" w:rsidRDefault="00CD505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CD5052" w:rsidRPr="00107C20" w:rsidRDefault="00CD505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CD5052" w:rsidRPr="00107C20" w:rsidRDefault="00CD5052" w:rsidP="00A869A9">
            <w:pPr>
              <w:spacing w:after="0"/>
              <w:rPr>
                <w:rFonts w:ascii="Arial" w:hAnsi="Arial" w:cs="Arial"/>
                <w:color w:val="FF0000"/>
                <w:lang w:val="en-US"/>
              </w:rPr>
            </w:pPr>
          </w:p>
        </w:tc>
      </w:tr>
      <w:tr w:rsidR="00CD5052" w:rsidRPr="000472D1" w14:paraId="45CC21CF"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59072D3A" w14:textId="77777777" w:rsidR="00CD5052" w:rsidRPr="0077413E" w:rsidRDefault="00CD5052"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5EFEE3" w14:textId="77777777" w:rsidR="00CD5052" w:rsidRPr="00107C20" w:rsidRDefault="00CD5052"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E6504C2" w14:textId="77777777" w:rsidR="00CD5052" w:rsidRPr="00107C20" w:rsidRDefault="00CD5052"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746C74" w14:textId="77777777" w:rsidR="00CD5052" w:rsidRPr="00107C20" w:rsidRDefault="00CD5052"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718038" w14:textId="77777777" w:rsidR="00CD5052" w:rsidRPr="00107C20" w:rsidRDefault="00CD5052"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50DBA2" w14:textId="77777777" w:rsidR="00CD5052" w:rsidRPr="00107C20" w:rsidRDefault="00CD5052"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B068FEB" w14:textId="77777777" w:rsidR="00CD5052" w:rsidRPr="00107C20" w:rsidRDefault="00CD5052" w:rsidP="00A869A9">
            <w:pPr>
              <w:spacing w:after="0"/>
              <w:rPr>
                <w:rFonts w:ascii="Arial" w:hAnsi="Arial" w:cs="Arial"/>
                <w:lang w:val="en-US"/>
              </w:rPr>
            </w:pPr>
          </w:p>
        </w:tc>
      </w:tr>
      <w:tr w:rsidR="00CD5052" w:rsidRPr="00107C20" w14:paraId="2522E673"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CD5052" w:rsidRPr="00107C20" w:rsidRDefault="00CD505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w:t>
            </w:r>
            <w:r w:rsidR="00081B59">
              <w:rPr>
                <w:rFonts w:ascii="Arial" w:hAnsi="Arial" w:cs="Arial"/>
                <w:b/>
                <w:bCs/>
                <w:lang w:val="en-US"/>
              </w:rPr>
              <w:t>5</w:t>
            </w:r>
          </w:p>
        </w:tc>
        <w:tc>
          <w:tcPr>
            <w:tcW w:w="2527" w:type="dxa"/>
            <w:tcBorders>
              <w:bottom w:val="single" w:sz="4" w:space="0" w:color="auto"/>
            </w:tcBorders>
            <w:shd w:val="clear" w:color="auto" w:fill="FDE9D9" w:themeFill="accent6" w:themeFillTint="33"/>
          </w:tcPr>
          <w:p w14:paraId="1B14DBD4" w14:textId="46A2F15C" w:rsidR="00CD5052" w:rsidRPr="00107C20" w:rsidRDefault="00EA0BC9" w:rsidP="00A869A9">
            <w:pPr>
              <w:spacing w:after="0"/>
              <w:rPr>
                <w:rFonts w:ascii="Arial" w:hAnsi="Arial" w:cs="Arial"/>
                <w:b/>
                <w:bCs/>
                <w:lang w:val="en-US"/>
              </w:rPr>
            </w:pPr>
            <w:r w:rsidRPr="00EA0BC9">
              <w:rPr>
                <w:rFonts w:ascii="Arial" w:hAnsi="Arial" w:cs="Arial"/>
                <w:b/>
              </w:rPr>
              <w:t xml:space="preserve">CT aspects of 5G System Enabler for Service Function Chaining </w:t>
            </w:r>
            <w:r w:rsidR="00CD5052">
              <w:rPr>
                <w:rFonts w:ascii="Arial" w:hAnsi="Arial" w:cs="Arial"/>
                <w:b/>
              </w:rPr>
              <w:t>[</w:t>
            </w:r>
            <w:r>
              <w:rPr>
                <w:rFonts w:ascii="Arial" w:hAnsi="Arial" w:cs="Arial"/>
                <w:b/>
              </w:rPr>
              <w:t>SFC</w:t>
            </w:r>
            <w:r w:rsidR="00CD5052">
              <w:rPr>
                <w:rFonts w:ascii="Arial" w:hAnsi="Arial" w:cs="Arial"/>
                <w:b/>
              </w:rPr>
              <w:t>]</w:t>
            </w:r>
          </w:p>
        </w:tc>
        <w:tc>
          <w:tcPr>
            <w:tcW w:w="886" w:type="dxa"/>
            <w:tcBorders>
              <w:bottom w:val="single" w:sz="4" w:space="0" w:color="auto"/>
            </w:tcBorders>
            <w:shd w:val="clear" w:color="auto" w:fill="FDE9D9" w:themeFill="accent6" w:themeFillTint="33"/>
          </w:tcPr>
          <w:p w14:paraId="0A421488" w14:textId="77777777" w:rsidR="00CD5052" w:rsidRPr="00107C20" w:rsidRDefault="00CD505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41A67F2" w14:textId="77777777" w:rsidR="00CD5052" w:rsidRPr="00107C20" w:rsidRDefault="00CD505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CD5052" w:rsidRPr="00107C20" w:rsidRDefault="00CD505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CD5052" w:rsidRPr="00107C20" w:rsidRDefault="00CD505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CD5052" w:rsidRPr="00107C20" w:rsidRDefault="00CD5052" w:rsidP="00A869A9">
            <w:pPr>
              <w:spacing w:after="0"/>
              <w:rPr>
                <w:rFonts w:ascii="Arial" w:hAnsi="Arial" w:cs="Arial"/>
                <w:color w:val="FF0000"/>
                <w:lang w:val="en-US"/>
              </w:rPr>
            </w:pPr>
          </w:p>
        </w:tc>
      </w:tr>
      <w:tr w:rsidR="00CD5052" w:rsidRPr="000472D1" w14:paraId="77FF1490"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46EF9E4C" w14:textId="77777777" w:rsidR="00CD5052" w:rsidRPr="0077413E" w:rsidRDefault="00CD5052"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989F40" w14:textId="77777777" w:rsidR="00CD5052" w:rsidRPr="00107C20" w:rsidRDefault="00CD5052"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7224BB2" w14:textId="77777777" w:rsidR="00CD5052" w:rsidRPr="00107C20" w:rsidRDefault="00CD5052"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9BE9F70" w14:textId="77777777" w:rsidR="00CD5052" w:rsidRPr="00107C20" w:rsidRDefault="00CD5052"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F7793C" w14:textId="77777777" w:rsidR="00CD5052" w:rsidRPr="00107C20" w:rsidRDefault="00CD5052"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F2BBB4" w14:textId="77777777" w:rsidR="00CD5052" w:rsidRPr="00107C20" w:rsidRDefault="00CD5052"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17B81E" w14:textId="77777777" w:rsidR="00CD5052" w:rsidRPr="00107C20" w:rsidRDefault="00CD5052" w:rsidP="00A869A9">
            <w:pPr>
              <w:spacing w:after="0"/>
              <w:rPr>
                <w:rFonts w:ascii="Arial" w:hAnsi="Arial" w:cs="Arial"/>
                <w:lang w:val="en-US"/>
              </w:rPr>
            </w:pPr>
          </w:p>
        </w:tc>
      </w:tr>
      <w:tr w:rsidR="00CD5052" w:rsidRPr="00107C20" w14:paraId="3914DFC3"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CD5052" w:rsidRPr="00107C20" w:rsidRDefault="00CD5052"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w:t>
            </w:r>
            <w:r w:rsidR="00081B59">
              <w:rPr>
                <w:rFonts w:ascii="Arial" w:hAnsi="Arial" w:cs="Arial"/>
                <w:b/>
                <w:bCs/>
                <w:lang w:val="en-US"/>
              </w:rPr>
              <w:t>6</w:t>
            </w:r>
          </w:p>
        </w:tc>
        <w:tc>
          <w:tcPr>
            <w:tcW w:w="2527" w:type="dxa"/>
            <w:tcBorders>
              <w:bottom w:val="single" w:sz="4" w:space="0" w:color="auto"/>
            </w:tcBorders>
            <w:shd w:val="clear" w:color="auto" w:fill="FDE9D9" w:themeFill="accent6" w:themeFillTint="33"/>
          </w:tcPr>
          <w:p w14:paraId="0AC4D388" w14:textId="3D1B7D4D" w:rsidR="00CD5052" w:rsidRPr="00107C20" w:rsidRDefault="00EA0BC9" w:rsidP="00A869A9">
            <w:pPr>
              <w:spacing w:after="0"/>
              <w:rPr>
                <w:rFonts w:ascii="Arial" w:hAnsi="Arial" w:cs="Arial"/>
                <w:b/>
                <w:bCs/>
                <w:lang w:val="en-US"/>
              </w:rPr>
            </w:pPr>
            <w:r w:rsidRPr="00EA0BC9">
              <w:rPr>
                <w:rFonts w:ascii="Arial" w:hAnsi="Arial" w:cs="Arial"/>
                <w:b/>
              </w:rPr>
              <w:t xml:space="preserve">Enhancement of Network Automation Enablers </w:t>
            </w:r>
            <w:r w:rsidR="00CD5052">
              <w:rPr>
                <w:rFonts w:ascii="Arial" w:hAnsi="Arial" w:cs="Arial"/>
                <w:b/>
              </w:rPr>
              <w:t>[</w:t>
            </w:r>
            <w:proofErr w:type="spellStart"/>
            <w:r w:rsidRPr="00EA0BC9">
              <w:rPr>
                <w:rFonts w:ascii="Arial" w:hAnsi="Arial" w:cs="Arial"/>
                <w:b/>
              </w:rPr>
              <w:t>eNetAE</w:t>
            </w:r>
            <w:proofErr w:type="spellEnd"/>
            <w:r w:rsidR="00CD5052">
              <w:rPr>
                <w:rFonts w:ascii="Arial" w:hAnsi="Arial" w:cs="Arial"/>
                <w:b/>
              </w:rPr>
              <w:t>]</w:t>
            </w:r>
          </w:p>
        </w:tc>
        <w:tc>
          <w:tcPr>
            <w:tcW w:w="886" w:type="dxa"/>
            <w:tcBorders>
              <w:bottom w:val="single" w:sz="4" w:space="0" w:color="auto"/>
            </w:tcBorders>
            <w:shd w:val="clear" w:color="auto" w:fill="FDE9D9" w:themeFill="accent6" w:themeFillTint="33"/>
          </w:tcPr>
          <w:p w14:paraId="3BF3CACB" w14:textId="77777777" w:rsidR="00CD5052" w:rsidRPr="00107C20" w:rsidRDefault="00CD5052"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B7A50A" w14:textId="77777777" w:rsidR="00CD5052" w:rsidRPr="00107C20" w:rsidRDefault="00CD5052"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CD5052" w:rsidRPr="00107C20" w:rsidRDefault="00CD5052"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CD5052" w:rsidRPr="00107C20" w:rsidRDefault="00CD5052"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CD5052" w:rsidRPr="00107C20" w:rsidRDefault="00CD5052" w:rsidP="00A869A9">
            <w:pPr>
              <w:spacing w:after="0"/>
              <w:rPr>
                <w:rFonts w:ascii="Arial" w:hAnsi="Arial" w:cs="Arial"/>
                <w:color w:val="FF0000"/>
                <w:lang w:val="en-US"/>
              </w:rPr>
            </w:pPr>
          </w:p>
        </w:tc>
      </w:tr>
      <w:tr w:rsidR="00CD5052" w:rsidRPr="000472D1" w14:paraId="2C1A1A35"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70D91FCB" w14:textId="77777777" w:rsidR="00CD5052" w:rsidRPr="0077413E" w:rsidRDefault="00CD5052"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A5946C" w14:textId="77777777" w:rsidR="00CD5052" w:rsidRPr="00107C20" w:rsidRDefault="00CD5052"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F3BDFCE" w14:textId="77777777" w:rsidR="00CD5052" w:rsidRPr="00107C20" w:rsidRDefault="00CD5052"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705C33E" w14:textId="77777777" w:rsidR="00CD5052" w:rsidRPr="00107C20" w:rsidRDefault="00CD5052"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200075" w14:textId="77777777" w:rsidR="00CD5052" w:rsidRPr="00107C20" w:rsidRDefault="00CD5052"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E67A9" w14:textId="77777777" w:rsidR="00CD5052" w:rsidRPr="00107C20" w:rsidRDefault="00CD5052"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9BB275" w14:textId="77777777" w:rsidR="00CD5052" w:rsidRPr="00107C20" w:rsidRDefault="00CD5052" w:rsidP="00A869A9">
            <w:pPr>
              <w:spacing w:after="0"/>
              <w:rPr>
                <w:rFonts w:ascii="Arial" w:hAnsi="Arial" w:cs="Arial"/>
                <w:lang w:val="en-US"/>
              </w:rPr>
            </w:pPr>
          </w:p>
        </w:tc>
      </w:tr>
      <w:tr w:rsidR="00EA0BC9" w:rsidRPr="00107C20" w14:paraId="0163583C"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EA0BC9" w:rsidRPr="00107C20" w:rsidRDefault="00EA0BC9" w:rsidP="00A869A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w:t>
            </w:r>
            <w:r w:rsidR="00081B59">
              <w:rPr>
                <w:rFonts w:ascii="Arial" w:hAnsi="Arial" w:cs="Arial"/>
                <w:b/>
                <w:bCs/>
                <w:lang w:val="en-US"/>
              </w:rPr>
              <w:t>7</w:t>
            </w:r>
          </w:p>
        </w:tc>
        <w:tc>
          <w:tcPr>
            <w:tcW w:w="2527" w:type="dxa"/>
            <w:tcBorders>
              <w:bottom w:val="single" w:sz="4" w:space="0" w:color="auto"/>
            </w:tcBorders>
            <w:shd w:val="clear" w:color="auto" w:fill="FDE9D9" w:themeFill="accent6" w:themeFillTint="33"/>
          </w:tcPr>
          <w:p w14:paraId="79D3B06F" w14:textId="77A1FD2B" w:rsidR="00EA0BC9" w:rsidRPr="00107C20" w:rsidRDefault="00EA0BC9" w:rsidP="00A869A9">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886" w:type="dxa"/>
            <w:tcBorders>
              <w:bottom w:val="single" w:sz="4" w:space="0" w:color="auto"/>
            </w:tcBorders>
            <w:shd w:val="clear" w:color="auto" w:fill="FDE9D9" w:themeFill="accent6" w:themeFillTint="33"/>
          </w:tcPr>
          <w:p w14:paraId="492479CD" w14:textId="77777777" w:rsidR="00EA0BC9" w:rsidRPr="00107C20" w:rsidRDefault="00EA0BC9"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7618178" w14:textId="77777777" w:rsidR="00EA0BC9" w:rsidRPr="00107C20" w:rsidRDefault="00EA0BC9"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EA0BC9" w:rsidRPr="00107C20" w:rsidRDefault="00EA0BC9"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EA0BC9" w:rsidRPr="00107C20" w:rsidRDefault="00EA0BC9"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EA0BC9" w:rsidRPr="00107C20" w:rsidRDefault="00EA0BC9" w:rsidP="00A869A9">
            <w:pPr>
              <w:spacing w:after="0"/>
              <w:rPr>
                <w:rFonts w:ascii="Arial" w:hAnsi="Arial" w:cs="Arial"/>
                <w:color w:val="FF0000"/>
                <w:lang w:val="en-US"/>
              </w:rPr>
            </w:pPr>
          </w:p>
        </w:tc>
      </w:tr>
      <w:tr w:rsidR="00EA0BC9" w:rsidRPr="000472D1" w14:paraId="1F3AD69F"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5B3C975D" w14:textId="77777777" w:rsidR="00EA0BC9" w:rsidRPr="0077413E" w:rsidRDefault="00EA0BC9"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87B303" w14:textId="77777777" w:rsidR="00EA0BC9" w:rsidRPr="00107C20" w:rsidRDefault="00EA0BC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6EB526D" w14:textId="77777777" w:rsidR="00EA0BC9" w:rsidRPr="00107C20" w:rsidRDefault="00EA0BC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CC625B8" w14:textId="77777777" w:rsidR="00EA0BC9" w:rsidRPr="00107C20" w:rsidRDefault="00EA0BC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8A1E315" w14:textId="77777777" w:rsidR="00EA0BC9" w:rsidRPr="00107C20" w:rsidRDefault="00EA0BC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5914AF0" w14:textId="77777777" w:rsidR="00EA0BC9" w:rsidRPr="00107C20" w:rsidRDefault="00EA0BC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F49668" w14:textId="77777777" w:rsidR="00EA0BC9" w:rsidRPr="00107C20" w:rsidRDefault="00EA0BC9" w:rsidP="00A869A9">
            <w:pPr>
              <w:spacing w:after="0"/>
              <w:rPr>
                <w:rFonts w:ascii="Arial" w:hAnsi="Arial" w:cs="Arial"/>
                <w:lang w:val="en-US"/>
              </w:rPr>
            </w:pPr>
          </w:p>
        </w:tc>
      </w:tr>
      <w:tr w:rsidR="00EA0BC9" w:rsidRPr="00107C20" w14:paraId="7EDE6727"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EA0BC9" w:rsidRPr="00107C20" w:rsidRDefault="00EA0BC9"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081B59">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EA0BC9" w:rsidRPr="00107C20" w:rsidRDefault="00EA0BC9" w:rsidP="00A869A9">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886" w:type="dxa"/>
            <w:tcBorders>
              <w:bottom w:val="single" w:sz="4" w:space="0" w:color="auto"/>
            </w:tcBorders>
            <w:shd w:val="clear" w:color="auto" w:fill="FDE9D9" w:themeFill="accent6" w:themeFillTint="33"/>
          </w:tcPr>
          <w:p w14:paraId="58F361C1" w14:textId="77777777" w:rsidR="00EA0BC9" w:rsidRPr="00107C20" w:rsidRDefault="00EA0BC9"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BF9FCAA" w14:textId="77777777" w:rsidR="00EA0BC9" w:rsidRPr="00107C20" w:rsidRDefault="00EA0BC9"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EA0BC9" w:rsidRPr="00107C20" w:rsidRDefault="00EA0BC9"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EA0BC9" w:rsidRPr="00107C20" w:rsidRDefault="00EA0BC9"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EA0BC9" w:rsidRPr="00107C20" w:rsidRDefault="00EA0BC9" w:rsidP="00A869A9">
            <w:pPr>
              <w:spacing w:after="0"/>
              <w:rPr>
                <w:rFonts w:ascii="Arial" w:hAnsi="Arial" w:cs="Arial"/>
                <w:color w:val="FF0000"/>
                <w:lang w:val="en-US"/>
              </w:rPr>
            </w:pPr>
          </w:p>
        </w:tc>
      </w:tr>
      <w:tr w:rsidR="00EA0BC9" w:rsidRPr="000472D1" w14:paraId="2F62DE1D"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35283330" w14:textId="77777777" w:rsidR="00EA0BC9" w:rsidRPr="0077413E" w:rsidRDefault="00EA0BC9"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408131" w14:textId="77777777" w:rsidR="00EA0BC9" w:rsidRPr="00107C20" w:rsidRDefault="00EA0BC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FA91CF3" w14:textId="77777777" w:rsidR="00EA0BC9" w:rsidRPr="00107C20" w:rsidRDefault="00EA0BC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8828C" w14:textId="77777777" w:rsidR="00EA0BC9" w:rsidRPr="00107C20" w:rsidRDefault="00EA0BC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84520C2" w14:textId="77777777" w:rsidR="00EA0BC9" w:rsidRPr="00107C20" w:rsidRDefault="00EA0BC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F067B87" w14:textId="77777777" w:rsidR="00EA0BC9" w:rsidRPr="00107C20" w:rsidRDefault="00EA0BC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BDEE11" w14:textId="77777777" w:rsidR="00EA0BC9" w:rsidRPr="00107C20" w:rsidRDefault="00EA0BC9" w:rsidP="00A869A9">
            <w:pPr>
              <w:spacing w:after="0"/>
              <w:rPr>
                <w:rFonts w:ascii="Arial" w:hAnsi="Arial" w:cs="Arial"/>
                <w:lang w:val="en-US"/>
              </w:rPr>
            </w:pPr>
          </w:p>
        </w:tc>
      </w:tr>
      <w:tr w:rsidR="00EA0BC9" w:rsidRPr="00107C20" w14:paraId="10CDE830"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EA0BC9" w:rsidRPr="00107C20" w:rsidRDefault="00EA0BC9"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081B59">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EA0BC9" w:rsidRPr="00107C20" w:rsidRDefault="00EA0BC9" w:rsidP="00A869A9">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886" w:type="dxa"/>
            <w:tcBorders>
              <w:bottom w:val="single" w:sz="4" w:space="0" w:color="auto"/>
            </w:tcBorders>
            <w:shd w:val="clear" w:color="auto" w:fill="FDE9D9" w:themeFill="accent6" w:themeFillTint="33"/>
          </w:tcPr>
          <w:p w14:paraId="62A36D6E" w14:textId="77777777" w:rsidR="00EA0BC9" w:rsidRPr="00107C20" w:rsidRDefault="00EA0BC9"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2A9F82B" w14:textId="77777777" w:rsidR="00EA0BC9" w:rsidRPr="00107C20" w:rsidRDefault="00EA0BC9"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EA0BC9" w:rsidRPr="00107C20" w:rsidRDefault="00EA0BC9"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EA0BC9" w:rsidRPr="00107C20" w:rsidRDefault="00EA0BC9"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EA0BC9" w:rsidRPr="00107C20" w:rsidRDefault="00EA0BC9" w:rsidP="00A869A9">
            <w:pPr>
              <w:spacing w:after="0"/>
              <w:rPr>
                <w:rFonts w:ascii="Arial" w:hAnsi="Arial" w:cs="Arial"/>
                <w:color w:val="FF0000"/>
                <w:lang w:val="en-US"/>
              </w:rPr>
            </w:pPr>
          </w:p>
        </w:tc>
      </w:tr>
      <w:tr w:rsidR="00EA0BC9" w:rsidRPr="000472D1" w14:paraId="2A21FEFE"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46514018" w14:textId="77777777" w:rsidR="00EA0BC9" w:rsidRPr="0077413E" w:rsidRDefault="00EA0BC9"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14BD93" w14:textId="77777777" w:rsidR="00EA0BC9" w:rsidRPr="00107C20" w:rsidRDefault="00EA0BC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4B9769C" w14:textId="77777777" w:rsidR="00EA0BC9" w:rsidRPr="00107C20" w:rsidRDefault="00EA0BC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A082014" w14:textId="77777777" w:rsidR="00EA0BC9" w:rsidRPr="00107C20" w:rsidRDefault="00EA0BC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37E33" w14:textId="77777777" w:rsidR="00EA0BC9" w:rsidRPr="00107C20" w:rsidRDefault="00EA0BC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CD49AF" w14:textId="77777777" w:rsidR="00EA0BC9" w:rsidRPr="00107C20" w:rsidRDefault="00EA0BC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90B2A3" w14:textId="77777777" w:rsidR="00EA0BC9" w:rsidRPr="00107C20" w:rsidRDefault="00EA0BC9" w:rsidP="00A869A9">
            <w:pPr>
              <w:spacing w:after="0"/>
              <w:rPr>
                <w:rFonts w:ascii="Arial" w:hAnsi="Arial" w:cs="Arial"/>
                <w:lang w:val="en-US"/>
              </w:rPr>
            </w:pPr>
          </w:p>
        </w:tc>
      </w:tr>
      <w:tr w:rsidR="00EA0BC9" w:rsidRPr="00107C20" w14:paraId="7AD0D16B"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EA0BC9" w:rsidRPr="00107C20" w:rsidRDefault="00EA0BC9"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sidR="00081B59">
              <w:rPr>
                <w:rFonts w:ascii="Arial" w:hAnsi="Arial" w:cs="Arial"/>
                <w:b/>
                <w:bCs/>
                <w:lang w:val="en-US"/>
              </w:rPr>
              <w:t>0</w:t>
            </w:r>
          </w:p>
        </w:tc>
        <w:tc>
          <w:tcPr>
            <w:tcW w:w="2527" w:type="dxa"/>
            <w:tcBorders>
              <w:bottom w:val="single" w:sz="4" w:space="0" w:color="auto"/>
            </w:tcBorders>
            <w:shd w:val="clear" w:color="auto" w:fill="FDE9D9" w:themeFill="accent6" w:themeFillTint="33"/>
          </w:tcPr>
          <w:p w14:paraId="380D1688" w14:textId="4F6D4CD7" w:rsidR="00EA0BC9" w:rsidRPr="00107C20" w:rsidRDefault="00EA0BC9" w:rsidP="00A869A9">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886" w:type="dxa"/>
            <w:tcBorders>
              <w:bottom w:val="single" w:sz="4" w:space="0" w:color="auto"/>
            </w:tcBorders>
            <w:shd w:val="clear" w:color="auto" w:fill="FDE9D9" w:themeFill="accent6" w:themeFillTint="33"/>
          </w:tcPr>
          <w:p w14:paraId="692626A9" w14:textId="77777777" w:rsidR="00EA0BC9" w:rsidRPr="00107C20" w:rsidRDefault="00EA0BC9"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7A617A1" w14:textId="77777777" w:rsidR="00EA0BC9" w:rsidRPr="00107C20" w:rsidRDefault="00EA0BC9"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EA0BC9" w:rsidRPr="00107C20" w:rsidRDefault="00EA0BC9"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EA0BC9" w:rsidRPr="00107C20" w:rsidRDefault="00EA0BC9"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EA0BC9" w:rsidRPr="00107C20" w:rsidRDefault="00EA0BC9" w:rsidP="00A869A9">
            <w:pPr>
              <w:spacing w:after="0"/>
              <w:rPr>
                <w:rFonts w:ascii="Arial" w:hAnsi="Arial" w:cs="Arial"/>
                <w:color w:val="FF0000"/>
                <w:lang w:val="en-US"/>
              </w:rPr>
            </w:pPr>
          </w:p>
        </w:tc>
      </w:tr>
      <w:tr w:rsidR="00EA0BC9" w:rsidRPr="000472D1" w14:paraId="4615C5F7"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37FEF94C" w14:textId="77777777" w:rsidR="00EA0BC9" w:rsidRPr="0077413E" w:rsidRDefault="00EA0BC9"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EA32A" w14:textId="77777777" w:rsidR="00EA0BC9" w:rsidRPr="00107C20" w:rsidRDefault="00EA0BC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5B651D6" w14:textId="77777777" w:rsidR="00EA0BC9" w:rsidRPr="00107C20" w:rsidRDefault="00EA0BC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E6E2E79" w14:textId="77777777" w:rsidR="00EA0BC9" w:rsidRPr="00107C20" w:rsidRDefault="00EA0BC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F9A67C" w14:textId="77777777" w:rsidR="00EA0BC9" w:rsidRPr="00107C20" w:rsidRDefault="00EA0BC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B74A44F" w14:textId="77777777" w:rsidR="00EA0BC9" w:rsidRPr="00107C20" w:rsidRDefault="00EA0BC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D04C8F" w14:textId="77777777" w:rsidR="00EA0BC9" w:rsidRPr="00107C20" w:rsidRDefault="00EA0BC9" w:rsidP="00A869A9">
            <w:pPr>
              <w:spacing w:after="0"/>
              <w:rPr>
                <w:rFonts w:ascii="Arial" w:hAnsi="Arial" w:cs="Arial"/>
                <w:lang w:val="en-US"/>
              </w:rPr>
            </w:pPr>
          </w:p>
        </w:tc>
      </w:tr>
      <w:tr w:rsidR="00EA0BC9" w:rsidRPr="00107C20" w14:paraId="4E0FE1AA"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EA0BC9" w:rsidRPr="00107C20" w:rsidRDefault="00EA0BC9"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sidR="00081B59">
              <w:rPr>
                <w:rFonts w:ascii="Arial" w:hAnsi="Arial" w:cs="Arial"/>
                <w:b/>
                <w:bCs/>
                <w:lang w:val="en-US"/>
              </w:rPr>
              <w:t>1</w:t>
            </w:r>
          </w:p>
        </w:tc>
        <w:tc>
          <w:tcPr>
            <w:tcW w:w="2527" w:type="dxa"/>
            <w:tcBorders>
              <w:bottom w:val="single" w:sz="4" w:space="0" w:color="auto"/>
            </w:tcBorders>
            <w:shd w:val="clear" w:color="auto" w:fill="FDE9D9" w:themeFill="accent6" w:themeFillTint="33"/>
          </w:tcPr>
          <w:p w14:paraId="7A6DE7FD" w14:textId="4C995474" w:rsidR="00EA0BC9" w:rsidRPr="00107C20" w:rsidRDefault="004C2669" w:rsidP="00A869A9">
            <w:pPr>
              <w:spacing w:after="0"/>
              <w:rPr>
                <w:rFonts w:ascii="Arial" w:hAnsi="Arial" w:cs="Arial"/>
                <w:b/>
                <w:bCs/>
                <w:lang w:val="en-US"/>
              </w:rPr>
            </w:pPr>
            <w:r w:rsidRPr="004C2669">
              <w:rPr>
                <w:rFonts w:ascii="Arial" w:hAnsi="Arial" w:cs="Arial"/>
                <w:b/>
              </w:rPr>
              <w:t xml:space="preserve">CT aspects of Enhanced support of Non-Public Networks Phase 2 </w:t>
            </w:r>
            <w:r w:rsidR="00EA0BC9">
              <w:rPr>
                <w:rFonts w:ascii="Arial" w:hAnsi="Arial" w:cs="Arial"/>
                <w:b/>
              </w:rPr>
              <w:t>[</w:t>
            </w:r>
            <w:r w:rsidRPr="004C2669">
              <w:rPr>
                <w:rFonts w:ascii="Arial" w:hAnsi="Arial" w:cs="Arial"/>
                <w:b/>
              </w:rPr>
              <w:t>eNPN_Ph2</w:t>
            </w:r>
            <w:r w:rsidR="00EA0BC9">
              <w:rPr>
                <w:rFonts w:ascii="Arial" w:hAnsi="Arial" w:cs="Arial"/>
                <w:b/>
              </w:rPr>
              <w:t>]</w:t>
            </w:r>
          </w:p>
        </w:tc>
        <w:tc>
          <w:tcPr>
            <w:tcW w:w="886" w:type="dxa"/>
            <w:tcBorders>
              <w:bottom w:val="single" w:sz="4" w:space="0" w:color="auto"/>
            </w:tcBorders>
            <w:shd w:val="clear" w:color="auto" w:fill="FDE9D9" w:themeFill="accent6" w:themeFillTint="33"/>
          </w:tcPr>
          <w:p w14:paraId="6569CDD8" w14:textId="77777777" w:rsidR="00EA0BC9" w:rsidRPr="00107C20" w:rsidRDefault="00EA0BC9"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70AB7E7" w14:textId="77777777" w:rsidR="00EA0BC9" w:rsidRPr="00107C20" w:rsidRDefault="00EA0BC9"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EA0BC9" w:rsidRPr="00107C20" w:rsidRDefault="00EA0BC9"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EA0BC9" w:rsidRPr="00107C20" w:rsidRDefault="00EA0BC9"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EA0BC9" w:rsidRPr="00107C20" w:rsidRDefault="00EA0BC9" w:rsidP="00A869A9">
            <w:pPr>
              <w:spacing w:after="0"/>
              <w:rPr>
                <w:rFonts w:ascii="Arial" w:hAnsi="Arial" w:cs="Arial"/>
                <w:color w:val="FF0000"/>
                <w:lang w:val="en-US"/>
              </w:rPr>
            </w:pPr>
          </w:p>
        </w:tc>
      </w:tr>
      <w:tr w:rsidR="00EA0BC9" w:rsidRPr="000472D1" w14:paraId="37F77231"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52511EFB" w14:textId="77777777" w:rsidR="00EA0BC9" w:rsidRPr="0077413E" w:rsidRDefault="00EA0BC9"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1E766D" w14:textId="77777777" w:rsidR="00EA0BC9" w:rsidRPr="00107C20" w:rsidRDefault="00EA0BC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4B1F502" w14:textId="77777777" w:rsidR="00EA0BC9" w:rsidRPr="00107C20" w:rsidRDefault="00EA0BC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A113D86" w14:textId="77777777" w:rsidR="00EA0BC9" w:rsidRPr="00107C20" w:rsidRDefault="00EA0BC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71F175" w14:textId="77777777" w:rsidR="00EA0BC9" w:rsidRPr="00107C20" w:rsidRDefault="00EA0BC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48DCB1" w14:textId="77777777" w:rsidR="00EA0BC9" w:rsidRPr="00107C20" w:rsidRDefault="00EA0BC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4714D7" w14:textId="77777777" w:rsidR="00EA0BC9" w:rsidRPr="00107C20" w:rsidRDefault="00EA0BC9" w:rsidP="00A869A9">
            <w:pPr>
              <w:spacing w:after="0"/>
              <w:rPr>
                <w:rFonts w:ascii="Arial" w:hAnsi="Arial" w:cs="Arial"/>
                <w:lang w:val="en-US"/>
              </w:rPr>
            </w:pPr>
          </w:p>
        </w:tc>
      </w:tr>
      <w:tr w:rsidR="00EA0BC9" w:rsidRPr="00107C20" w14:paraId="4F52D54B"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EA0BC9" w:rsidRPr="00107C20" w:rsidRDefault="00EA0BC9"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w:t>
            </w:r>
            <w:r w:rsidR="00081B59">
              <w:rPr>
                <w:rFonts w:ascii="Arial" w:hAnsi="Arial" w:cs="Arial"/>
                <w:b/>
                <w:bCs/>
                <w:lang w:val="en-US"/>
              </w:rPr>
              <w:t>2</w:t>
            </w:r>
          </w:p>
        </w:tc>
        <w:tc>
          <w:tcPr>
            <w:tcW w:w="2527" w:type="dxa"/>
            <w:tcBorders>
              <w:bottom w:val="single" w:sz="4" w:space="0" w:color="auto"/>
            </w:tcBorders>
            <w:shd w:val="clear" w:color="auto" w:fill="FDE9D9" w:themeFill="accent6" w:themeFillTint="33"/>
          </w:tcPr>
          <w:p w14:paraId="20BAA2AA" w14:textId="33231B81" w:rsidR="00EA0BC9" w:rsidRPr="00107C20" w:rsidRDefault="004C2669" w:rsidP="00A869A9">
            <w:pPr>
              <w:spacing w:after="0"/>
              <w:rPr>
                <w:rFonts w:ascii="Arial" w:hAnsi="Arial" w:cs="Arial"/>
                <w:b/>
                <w:bCs/>
                <w:lang w:val="en-US"/>
              </w:rPr>
            </w:pPr>
            <w:r w:rsidRPr="004C2669">
              <w:rPr>
                <w:rFonts w:ascii="Arial" w:hAnsi="Arial" w:cs="Arial"/>
                <w:b/>
              </w:rPr>
              <w:t xml:space="preserve">CT aspects of SEAL data delivery enabler for vertical applications </w:t>
            </w:r>
            <w:r w:rsidR="00EA0BC9">
              <w:rPr>
                <w:rFonts w:ascii="Arial" w:hAnsi="Arial" w:cs="Arial"/>
                <w:b/>
              </w:rPr>
              <w:t>[</w:t>
            </w:r>
            <w:r w:rsidRPr="004C2669">
              <w:rPr>
                <w:rFonts w:ascii="Arial" w:hAnsi="Arial" w:cs="Arial"/>
                <w:b/>
              </w:rPr>
              <w:t>SEALDD</w:t>
            </w:r>
            <w:r w:rsidR="00EA0BC9">
              <w:rPr>
                <w:rFonts w:ascii="Arial" w:hAnsi="Arial" w:cs="Arial"/>
                <w:b/>
              </w:rPr>
              <w:t>]</w:t>
            </w:r>
          </w:p>
        </w:tc>
        <w:tc>
          <w:tcPr>
            <w:tcW w:w="886" w:type="dxa"/>
            <w:tcBorders>
              <w:bottom w:val="single" w:sz="4" w:space="0" w:color="auto"/>
            </w:tcBorders>
            <w:shd w:val="clear" w:color="auto" w:fill="FDE9D9" w:themeFill="accent6" w:themeFillTint="33"/>
          </w:tcPr>
          <w:p w14:paraId="32FF15C5" w14:textId="77777777" w:rsidR="00EA0BC9" w:rsidRPr="00107C20" w:rsidRDefault="00EA0BC9"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EF30160" w14:textId="77777777" w:rsidR="00EA0BC9" w:rsidRPr="00107C20" w:rsidRDefault="00EA0BC9"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EA0BC9" w:rsidRPr="00107C20" w:rsidRDefault="00EA0BC9"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EA0BC9" w:rsidRPr="00107C20" w:rsidRDefault="00EA0BC9"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EA0BC9" w:rsidRPr="00107C20" w:rsidRDefault="00EA0BC9" w:rsidP="00A869A9">
            <w:pPr>
              <w:spacing w:after="0"/>
              <w:rPr>
                <w:rFonts w:ascii="Arial" w:hAnsi="Arial" w:cs="Arial"/>
                <w:color w:val="FF0000"/>
                <w:lang w:val="en-US"/>
              </w:rPr>
            </w:pPr>
          </w:p>
        </w:tc>
      </w:tr>
      <w:tr w:rsidR="00EA0BC9" w:rsidRPr="000472D1" w14:paraId="43614F5C"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37CD6B46" w14:textId="77777777" w:rsidR="00EA0BC9" w:rsidRPr="0077413E" w:rsidRDefault="00EA0BC9"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2BC7" w14:textId="77777777" w:rsidR="00EA0BC9" w:rsidRPr="00107C20" w:rsidRDefault="00EA0BC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53158D8" w14:textId="77777777" w:rsidR="00EA0BC9" w:rsidRPr="00107C20" w:rsidRDefault="00EA0BC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12A315B" w14:textId="77777777" w:rsidR="00EA0BC9" w:rsidRPr="00107C20" w:rsidRDefault="00EA0BC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B45690" w14:textId="77777777" w:rsidR="00EA0BC9" w:rsidRPr="00107C20" w:rsidRDefault="00EA0BC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369985F" w14:textId="77777777" w:rsidR="00EA0BC9" w:rsidRPr="00107C20" w:rsidRDefault="00EA0BC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0747FB" w14:textId="77777777" w:rsidR="00EA0BC9" w:rsidRPr="00107C20" w:rsidRDefault="00EA0BC9" w:rsidP="00A869A9">
            <w:pPr>
              <w:spacing w:after="0"/>
              <w:rPr>
                <w:rFonts w:ascii="Arial" w:hAnsi="Arial" w:cs="Arial"/>
                <w:lang w:val="en-US"/>
              </w:rPr>
            </w:pPr>
          </w:p>
        </w:tc>
      </w:tr>
      <w:tr w:rsidR="00EA0BC9" w:rsidRPr="00107C20" w14:paraId="7C98225C"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EA0BC9" w:rsidRPr="00107C20" w:rsidRDefault="00EA0BC9"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w:t>
            </w:r>
            <w:r w:rsidR="00081B59">
              <w:rPr>
                <w:rFonts w:ascii="Arial" w:hAnsi="Arial" w:cs="Arial"/>
                <w:b/>
                <w:bCs/>
                <w:lang w:val="en-US"/>
              </w:rPr>
              <w:t>3</w:t>
            </w:r>
          </w:p>
        </w:tc>
        <w:tc>
          <w:tcPr>
            <w:tcW w:w="2527" w:type="dxa"/>
            <w:tcBorders>
              <w:bottom w:val="single" w:sz="4" w:space="0" w:color="auto"/>
            </w:tcBorders>
            <w:shd w:val="clear" w:color="auto" w:fill="FDE9D9" w:themeFill="accent6" w:themeFillTint="33"/>
          </w:tcPr>
          <w:p w14:paraId="185F7220" w14:textId="01AF4D22" w:rsidR="00EA0BC9" w:rsidRPr="00107C20" w:rsidRDefault="004C2669" w:rsidP="00A869A9">
            <w:pPr>
              <w:spacing w:after="0"/>
              <w:rPr>
                <w:rFonts w:ascii="Arial" w:hAnsi="Arial" w:cs="Arial"/>
                <w:b/>
                <w:bCs/>
                <w:lang w:val="en-US"/>
              </w:rPr>
            </w:pPr>
            <w:r w:rsidRPr="004C2669">
              <w:rPr>
                <w:rFonts w:ascii="Arial" w:hAnsi="Arial" w:cs="Arial"/>
                <w:b/>
              </w:rPr>
              <w:t xml:space="preserve">Enhanced Service Enabler Architecture Layer for Verticals Phase 3 </w:t>
            </w:r>
            <w:r w:rsidR="00EA0BC9">
              <w:rPr>
                <w:rFonts w:ascii="Arial" w:hAnsi="Arial" w:cs="Arial"/>
                <w:b/>
              </w:rPr>
              <w:t>[</w:t>
            </w:r>
            <w:r w:rsidRPr="004C2669">
              <w:rPr>
                <w:rFonts w:ascii="Arial" w:hAnsi="Arial" w:cs="Arial"/>
                <w:b/>
              </w:rPr>
              <w:t>SEAL_Ph3</w:t>
            </w:r>
            <w:r w:rsidR="00EA0BC9">
              <w:rPr>
                <w:rFonts w:ascii="Arial" w:hAnsi="Arial" w:cs="Arial"/>
                <w:b/>
              </w:rPr>
              <w:t>]</w:t>
            </w:r>
          </w:p>
        </w:tc>
        <w:tc>
          <w:tcPr>
            <w:tcW w:w="886" w:type="dxa"/>
            <w:tcBorders>
              <w:bottom w:val="single" w:sz="4" w:space="0" w:color="auto"/>
            </w:tcBorders>
            <w:shd w:val="clear" w:color="auto" w:fill="FDE9D9" w:themeFill="accent6" w:themeFillTint="33"/>
          </w:tcPr>
          <w:p w14:paraId="20A9F9D0" w14:textId="77777777" w:rsidR="00EA0BC9" w:rsidRPr="00107C20" w:rsidRDefault="00EA0BC9"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E15F47" w14:textId="77777777" w:rsidR="00EA0BC9" w:rsidRPr="00107C20" w:rsidRDefault="00EA0BC9"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EA0BC9" w:rsidRPr="00107C20" w:rsidRDefault="00EA0BC9"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EA0BC9" w:rsidRPr="00107C20" w:rsidRDefault="00EA0BC9"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EA0BC9" w:rsidRPr="00107C20" w:rsidRDefault="00EA0BC9" w:rsidP="00A869A9">
            <w:pPr>
              <w:spacing w:after="0"/>
              <w:rPr>
                <w:rFonts w:ascii="Arial" w:hAnsi="Arial" w:cs="Arial"/>
                <w:color w:val="FF0000"/>
                <w:lang w:val="en-US"/>
              </w:rPr>
            </w:pPr>
          </w:p>
        </w:tc>
      </w:tr>
      <w:tr w:rsidR="00EA0BC9" w:rsidRPr="000472D1" w14:paraId="5A36DD56"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736B0DF8" w14:textId="77777777" w:rsidR="00EA0BC9" w:rsidRPr="0077413E" w:rsidRDefault="00EA0BC9"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03C852" w14:textId="77777777" w:rsidR="00EA0BC9" w:rsidRPr="00107C20" w:rsidRDefault="00EA0BC9"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528DAEA" w14:textId="77777777" w:rsidR="00EA0BC9" w:rsidRPr="00107C20" w:rsidRDefault="00EA0BC9"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B6316DA" w14:textId="77777777" w:rsidR="00EA0BC9" w:rsidRPr="00107C20" w:rsidRDefault="00EA0BC9"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708CDA" w14:textId="77777777" w:rsidR="00EA0BC9" w:rsidRPr="00107C20" w:rsidRDefault="00EA0BC9"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FD850FF" w14:textId="77777777" w:rsidR="00EA0BC9" w:rsidRPr="00107C20" w:rsidRDefault="00EA0BC9"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A8439E" w14:textId="77777777" w:rsidR="00EA0BC9" w:rsidRPr="00107C20" w:rsidRDefault="00EA0BC9" w:rsidP="00A869A9">
            <w:pPr>
              <w:spacing w:after="0"/>
              <w:rPr>
                <w:rFonts w:ascii="Arial" w:hAnsi="Arial" w:cs="Arial"/>
                <w:lang w:val="en-US"/>
              </w:rPr>
            </w:pPr>
          </w:p>
        </w:tc>
      </w:tr>
      <w:tr w:rsidR="00862956" w:rsidRPr="00107C20" w14:paraId="3CF9BCF7"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62956" w:rsidRPr="00107C20" w:rsidRDefault="00862956" w:rsidP="00A869A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sidR="00081B59">
              <w:rPr>
                <w:rFonts w:ascii="Arial" w:hAnsi="Arial" w:cs="Arial"/>
                <w:b/>
                <w:bCs/>
                <w:lang w:val="en-US"/>
              </w:rPr>
              <w:t>4</w:t>
            </w:r>
          </w:p>
        </w:tc>
        <w:tc>
          <w:tcPr>
            <w:tcW w:w="2527" w:type="dxa"/>
            <w:tcBorders>
              <w:bottom w:val="single" w:sz="4" w:space="0" w:color="auto"/>
            </w:tcBorders>
            <w:shd w:val="clear" w:color="auto" w:fill="FDE9D9" w:themeFill="accent6" w:themeFillTint="33"/>
          </w:tcPr>
          <w:p w14:paraId="4DFBA9E8" w14:textId="77777777" w:rsidR="00862956" w:rsidRPr="00107C20" w:rsidRDefault="00862956" w:rsidP="00A869A9">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886" w:type="dxa"/>
            <w:tcBorders>
              <w:bottom w:val="single" w:sz="4" w:space="0" w:color="auto"/>
            </w:tcBorders>
            <w:shd w:val="clear" w:color="auto" w:fill="FDE9D9" w:themeFill="accent6" w:themeFillTint="33"/>
          </w:tcPr>
          <w:p w14:paraId="4AB1FBB4" w14:textId="77777777" w:rsidR="00862956" w:rsidRPr="00107C20" w:rsidRDefault="00862956" w:rsidP="00A869A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911FABD" w14:textId="77777777" w:rsidR="00862956" w:rsidRPr="00107C20" w:rsidRDefault="00862956" w:rsidP="00A869A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62956" w:rsidRPr="00107C20" w:rsidRDefault="00862956" w:rsidP="00A869A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62956" w:rsidRPr="00107C20" w:rsidRDefault="00862956" w:rsidP="00A869A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62956" w:rsidRPr="00107C20" w:rsidRDefault="00862956" w:rsidP="00A869A9">
            <w:pPr>
              <w:spacing w:after="0"/>
              <w:rPr>
                <w:rFonts w:ascii="Arial" w:hAnsi="Arial" w:cs="Arial"/>
                <w:color w:val="FF0000"/>
                <w:lang w:val="en-US"/>
              </w:rPr>
            </w:pPr>
          </w:p>
        </w:tc>
      </w:tr>
      <w:tr w:rsidR="00862956" w:rsidRPr="000472D1" w14:paraId="0B0C8D9F" w14:textId="77777777" w:rsidTr="00A869A9">
        <w:trPr>
          <w:cantSplit/>
        </w:trPr>
        <w:tc>
          <w:tcPr>
            <w:tcW w:w="974" w:type="dxa"/>
            <w:tcBorders>
              <w:top w:val="single" w:sz="4" w:space="0" w:color="auto"/>
              <w:left w:val="single" w:sz="18" w:space="0" w:color="auto"/>
              <w:bottom w:val="single" w:sz="4" w:space="0" w:color="auto"/>
            </w:tcBorders>
            <w:shd w:val="clear" w:color="auto" w:fill="auto"/>
          </w:tcPr>
          <w:p w14:paraId="53D336FB" w14:textId="77777777" w:rsidR="00862956" w:rsidRPr="0077413E" w:rsidRDefault="00862956" w:rsidP="00A869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F1208F" w14:textId="77777777" w:rsidR="00862956" w:rsidRPr="00107C20" w:rsidRDefault="00862956" w:rsidP="00A869A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57B04F0" w14:textId="77777777" w:rsidR="00862956" w:rsidRPr="00107C20" w:rsidRDefault="00862956" w:rsidP="00A869A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792FBF" w14:textId="77777777" w:rsidR="00862956" w:rsidRPr="00107C20" w:rsidRDefault="00862956" w:rsidP="00A869A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2993F1" w14:textId="77777777" w:rsidR="00862956" w:rsidRPr="00107C20" w:rsidRDefault="00862956" w:rsidP="00A869A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1D716B" w14:textId="77777777" w:rsidR="00862956" w:rsidRPr="00107C20" w:rsidRDefault="00862956" w:rsidP="00A869A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951326" w14:textId="77777777" w:rsidR="00862956" w:rsidRPr="00107C20" w:rsidRDefault="00862956" w:rsidP="00A869A9">
            <w:pPr>
              <w:spacing w:after="0"/>
              <w:rPr>
                <w:rFonts w:ascii="Arial" w:hAnsi="Arial" w:cs="Arial"/>
                <w:lang w:val="en-US"/>
              </w:rPr>
            </w:pPr>
          </w:p>
        </w:tc>
      </w:tr>
      <w:tr w:rsidR="004F5561" w:rsidRPr="00107C20" w14:paraId="76DA5A44"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4F5561" w:rsidRPr="00081B59" w:rsidRDefault="004F5561" w:rsidP="005D4D20">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sidR="00081B59">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4F5561" w:rsidRPr="00107C20" w:rsidRDefault="004F5561" w:rsidP="005D4D20">
            <w:pPr>
              <w:spacing w:after="0"/>
              <w:rPr>
                <w:rFonts w:ascii="Arial" w:hAnsi="Arial" w:cs="Arial"/>
                <w:b/>
                <w:bCs/>
                <w:lang w:val="en-US"/>
              </w:rPr>
            </w:pPr>
            <w:r w:rsidRPr="00CD5052">
              <w:rPr>
                <w:rFonts w:ascii="Arial" w:hAnsi="Arial" w:cs="Arial"/>
                <w:b/>
              </w:rPr>
              <w:t xml:space="preserve">CT Aspects of </w:t>
            </w:r>
            <w:r w:rsidR="00B63BD8"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886" w:type="dxa"/>
            <w:tcBorders>
              <w:bottom w:val="single" w:sz="4" w:space="0" w:color="auto"/>
            </w:tcBorders>
            <w:shd w:val="clear" w:color="auto" w:fill="FDE9D9" w:themeFill="accent6" w:themeFillTint="33"/>
          </w:tcPr>
          <w:p w14:paraId="58831EC6" w14:textId="77777777" w:rsidR="004F5561" w:rsidRPr="00107C20" w:rsidRDefault="004F5561"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40810D" w14:textId="77777777" w:rsidR="004F5561" w:rsidRPr="00107C20" w:rsidRDefault="004F5561"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4F5561" w:rsidRPr="00107C20" w:rsidRDefault="004F5561"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4F5561" w:rsidRPr="00107C20" w:rsidRDefault="004F5561"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4F5561" w:rsidRPr="00107C20" w:rsidRDefault="004F5561" w:rsidP="005D4D20">
            <w:pPr>
              <w:spacing w:after="0"/>
              <w:rPr>
                <w:rFonts w:ascii="Arial" w:hAnsi="Arial" w:cs="Arial"/>
                <w:color w:val="FF0000"/>
                <w:lang w:val="en-US"/>
              </w:rPr>
            </w:pPr>
          </w:p>
        </w:tc>
      </w:tr>
      <w:tr w:rsidR="004F5561" w:rsidRPr="00107C20" w14:paraId="3F201861"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31C5E994" w14:textId="77777777" w:rsidR="004F5561" w:rsidRPr="0077413E" w:rsidRDefault="004F5561"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9E8FFC" w14:textId="77777777" w:rsidR="004F5561" w:rsidRPr="00107C20" w:rsidRDefault="004F5561"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E067962" w14:textId="77777777" w:rsidR="004F5561" w:rsidRPr="00107C20" w:rsidRDefault="004F5561"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96B7F57" w14:textId="77777777" w:rsidR="004F5561" w:rsidRPr="00107C20" w:rsidRDefault="004F5561"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01052C" w14:textId="77777777" w:rsidR="004F5561" w:rsidRPr="00107C20" w:rsidRDefault="004F5561"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30374A" w14:textId="77777777" w:rsidR="004F5561" w:rsidRPr="00107C20" w:rsidRDefault="004F5561"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5BE3D" w14:textId="77777777" w:rsidR="004F5561" w:rsidRPr="00107C20" w:rsidRDefault="004F5561" w:rsidP="005D4D20">
            <w:pPr>
              <w:spacing w:after="0"/>
              <w:rPr>
                <w:rFonts w:ascii="Arial" w:hAnsi="Arial" w:cs="Arial"/>
                <w:lang w:val="en-US"/>
              </w:rPr>
            </w:pPr>
          </w:p>
        </w:tc>
      </w:tr>
      <w:tr w:rsidR="004F5561" w:rsidRPr="00107C20" w14:paraId="3656DE2D"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4F5561" w:rsidRPr="00081B59" w:rsidRDefault="004F5561"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sidR="00081B59">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4F5561" w:rsidRPr="00EB322D" w:rsidRDefault="00EB322D" w:rsidP="005D4D20">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5048F0A5" w14:textId="77777777" w:rsidR="004F5561" w:rsidRPr="00107C20" w:rsidRDefault="004F5561"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44B745" w14:textId="77777777" w:rsidR="004F5561" w:rsidRPr="00107C20" w:rsidRDefault="004F5561"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4F5561" w:rsidRPr="00107C20" w:rsidRDefault="004F5561"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4F5561" w:rsidRPr="00107C20" w:rsidRDefault="004F5561"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4F5561" w:rsidRPr="00107C20" w:rsidRDefault="004F5561" w:rsidP="005D4D20">
            <w:pPr>
              <w:spacing w:after="0"/>
              <w:rPr>
                <w:rFonts w:ascii="Arial" w:hAnsi="Arial" w:cs="Arial"/>
                <w:color w:val="FF0000"/>
                <w:lang w:val="en-US"/>
              </w:rPr>
            </w:pPr>
          </w:p>
        </w:tc>
      </w:tr>
      <w:tr w:rsidR="004F5561" w:rsidRPr="00107C20" w14:paraId="5F9AD1AA"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3D962370" w14:textId="77777777" w:rsidR="004F5561" w:rsidRPr="0077413E" w:rsidRDefault="004F5561"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DA5747" w14:textId="77777777" w:rsidR="004F5561" w:rsidRPr="00107C20" w:rsidRDefault="004F5561"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A532599" w14:textId="77777777" w:rsidR="004F5561" w:rsidRPr="00107C20" w:rsidRDefault="004F5561"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D61A26" w14:textId="77777777" w:rsidR="004F5561" w:rsidRPr="00107C20" w:rsidRDefault="004F5561"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B60D27" w14:textId="77777777" w:rsidR="004F5561" w:rsidRPr="00107C20" w:rsidRDefault="004F5561"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2379D8" w14:textId="77777777" w:rsidR="004F5561" w:rsidRPr="00107C20" w:rsidRDefault="004F5561"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D0623DE" w14:textId="77777777" w:rsidR="004F5561" w:rsidRPr="00107C20" w:rsidRDefault="004F5561" w:rsidP="005D4D20">
            <w:pPr>
              <w:spacing w:after="0"/>
              <w:rPr>
                <w:rFonts w:ascii="Arial" w:hAnsi="Arial" w:cs="Arial"/>
                <w:lang w:val="en-US"/>
              </w:rPr>
            </w:pPr>
          </w:p>
        </w:tc>
      </w:tr>
      <w:tr w:rsidR="004F5561" w:rsidRPr="00107C20" w14:paraId="3A209D5B"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4F5561" w:rsidRPr="00081B59" w:rsidRDefault="004F5561"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sidR="00081B59">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4F5561" w:rsidRPr="00EB322D" w:rsidRDefault="00EB322D" w:rsidP="005D4D20">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886" w:type="dxa"/>
            <w:tcBorders>
              <w:bottom w:val="single" w:sz="4" w:space="0" w:color="auto"/>
            </w:tcBorders>
            <w:shd w:val="clear" w:color="auto" w:fill="FDE9D9" w:themeFill="accent6" w:themeFillTint="33"/>
          </w:tcPr>
          <w:p w14:paraId="54D014B3" w14:textId="77777777" w:rsidR="004F5561" w:rsidRPr="00107C20" w:rsidRDefault="004F5561"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DB6FD01" w14:textId="77777777" w:rsidR="004F5561" w:rsidRPr="00107C20" w:rsidRDefault="004F5561"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4F5561" w:rsidRPr="00107C20" w:rsidRDefault="004F5561"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4F5561" w:rsidRPr="00107C20" w:rsidRDefault="004F5561"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4F5561" w:rsidRPr="00107C20" w:rsidRDefault="004F5561" w:rsidP="005D4D20">
            <w:pPr>
              <w:spacing w:after="0"/>
              <w:rPr>
                <w:rFonts w:ascii="Arial" w:hAnsi="Arial" w:cs="Arial"/>
                <w:color w:val="FF0000"/>
                <w:lang w:val="en-US"/>
              </w:rPr>
            </w:pPr>
          </w:p>
        </w:tc>
      </w:tr>
      <w:tr w:rsidR="004F5561" w:rsidRPr="00107C20" w14:paraId="7BC662A6"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104179D6" w14:textId="77777777" w:rsidR="004F5561" w:rsidRPr="0077413E" w:rsidRDefault="004F5561"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EBCF0C" w14:textId="77777777" w:rsidR="004F5561" w:rsidRPr="00107C20" w:rsidRDefault="004F5561"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372E411" w14:textId="77777777" w:rsidR="004F5561" w:rsidRPr="00107C20" w:rsidRDefault="004F5561"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9A41872" w14:textId="77777777" w:rsidR="004F5561" w:rsidRPr="00107C20" w:rsidRDefault="004F5561"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4AB710" w14:textId="77777777" w:rsidR="004F5561" w:rsidRPr="00107C20" w:rsidRDefault="004F5561"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5DBEFF" w14:textId="77777777" w:rsidR="004F5561" w:rsidRPr="00107C20" w:rsidRDefault="004F5561"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7522D6" w14:textId="77777777" w:rsidR="004F5561" w:rsidRPr="00107C20" w:rsidRDefault="004F5561" w:rsidP="005D4D20">
            <w:pPr>
              <w:spacing w:after="0"/>
              <w:rPr>
                <w:rFonts w:ascii="Arial" w:hAnsi="Arial" w:cs="Arial"/>
                <w:lang w:val="en-US"/>
              </w:rPr>
            </w:pPr>
          </w:p>
        </w:tc>
      </w:tr>
      <w:tr w:rsidR="004F5561" w:rsidRPr="00107C20" w14:paraId="027C45F9"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4F5561" w:rsidRPr="00081B59" w:rsidRDefault="004F5561"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081B59">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4F5561" w:rsidRPr="00EB322D" w:rsidRDefault="00EB322D" w:rsidP="005D4D20">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6B2AD7F1" w14:textId="77777777" w:rsidR="004F5561" w:rsidRPr="00107C20" w:rsidRDefault="004F5561"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AB359B" w14:textId="77777777" w:rsidR="004F5561" w:rsidRPr="00107C20" w:rsidRDefault="004F5561"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4F5561" w:rsidRPr="00107C20" w:rsidRDefault="004F5561"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4F5561" w:rsidRPr="00107C20" w:rsidRDefault="004F5561"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4F5561" w:rsidRPr="00107C20" w:rsidRDefault="004F5561" w:rsidP="005D4D20">
            <w:pPr>
              <w:spacing w:after="0"/>
              <w:rPr>
                <w:rFonts w:ascii="Arial" w:hAnsi="Arial" w:cs="Arial"/>
                <w:color w:val="FF0000"/>
                <w:lang w:val="en-US"/>
              </w:rPr>
            </w:pPr>
          </w:p>
        </w:tc>
      </w:tr>
      <w:tr w:rsidR="004F5561" w:rsidRPr="00107C20" w14:paraId="21103F86"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749518FA" w14:textId="77777777" w:rsidR="004F5561" w:rsidRPr="0077413E" w:rsidRDefault="004F5561"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EC1F85" w14:textId="77777777" w:rsidR="004F5561" w:rsidRPr="00107C20" w:rsidRDefault="004F5561"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B81DCB2" w14:textId="77777777" w:rsidR="004F5561" w:rsidRPr="00107C20" w:rsidRDefault="004F5561"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FFC9F63" w14:textId="77777777" w:rsidR="004F5561" w:rsidRPr="00107C20" w:rsidRDefault="004F5561"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7B6338" w14:textId="77777777" w:rsidR="004F5561" w:rsidRPr="00107C20" w:rsidRDefault="004F5561"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9A3568" w14:textId="77777777" w:rsidR="004F5561" w:rsidRPr="00107C20" w:rsidRDefault="004F5561"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FFBD5C" w14:textId="77777777" w:rsidR="004F5561" w:rsidRPr="00107C20" w:rsidRDefault="004F5561" w:rsidP="005D4D20">
            <w:pPr>
              <w:spacing w:after="0"/>
              <w:rPr>
                <w:rFonts w:ascii="Arial" w:hAnsi="Arial" w:cs="Arial"/>
                <w:lang w:val="en-US"/>
              </w:rPr>
            </w:pPr>
          </w:p>
        </w:tc>
      </w:tr>
      <w:tr w:rsidR="00EB322D" w:rsidRPr="00107C20" w14:paraId="691C3E1E"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081B59">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EB322D" w:rsidRPr="00EB322D" w:rsidRDefault="00EB322D" w:rsidP="005D4D20">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46BF8299"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C021427"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EB322D" w:rsidRPr="00107C20" w:rsidRDefault="00EB322D" w:rsidP="005D4D20">
            <w:pPr>
              <w:spacing w:after="0"/>
              <w:rPr>
                <w:rFonts w:ascii="Arial" w:hAnsi="Arial" w:cs="Arial"/>
                <w:color w:val="FF0000"/>
                <w:lang w:val="en-US"/>
              </w:rPr>
            </w:pPr>
          </w:p>
        </w:tc>
      </w:tr>
      <w:tr w:rsidR="00EB322D" w:rsidRPr="00107C20" w14:paraId="140BFF98"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3D97E1E"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9C812AD"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813F27"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609FDF"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E20CA5" w14:textId="77777777" w:rsidR="00EB322D" w:rsidRPr="00107C20" w:rsidRDefault="00EB322D" w:rsidP="005D4D20">
            <w:pPr>
              <w:spacing w:after="0"/>
              <w:rPr>
                <w:rFonts w:ascii="Arial" w:hAnsi="Arial" w:cs="Arial"/>
                <w:lang w:val="en-US"/>
              </w:rPr>
            </w:pPr>
          </w:p>
        </w:tc>
      </w:tr>
      <w:tr w:rsidR="00EB322D" w:rsidRPr="00107C20" w14:paraId="5B161264"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sidR="00081B59">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77777777" w:rsidR="00EB322D" w:rsidRPr="00EB322D" w:rsidRDefault="00EB322D" w:rsidP="005D4D20">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24081913"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B6AC3E"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EB322D" w:rsidRPr="00107C20" w:rsidRDefault="00EB322D" w:rsidP="005D4D20">
            <w:pPr>
              <w:spacing w:after="0"/>
              <w:rPr>
                <w:rFonts w:ascii="Arial" w:hAnsi="Arial" w:cs="Arial"/>
                <w:color w:val="FF0000"/>
                <w:lang w:val="en-US"/>
              </w:rPr>
            </w:pPr>
          </w:p>
        </w:tc>
      </w:tr>
      <w:tr w:rsidR="00EB322D" w:rsidRPr="00107C20" w14:paraId="216FF1EA"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ED711D"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B194B5D"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6D02DB"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135DC2"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0098EB"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F7471C" w14:textId="77777777" w:rsidR="00EB322D" w:rsidRPr="00107C20" w:rsidRDefault="00EB322D" w:rsidP="005D4D20">
            <w:pPr>
              <w:spacing w:after="0"/>
              <w:rPr>
                <w:rFonts w:ascii="Arial" w:hAnsi="Arial" w:cs="Arial"/>
                <w:lang w:val="en-US"/>
              </w:rPr>
            </w:pPr>
          </w:p>
        </w:tc>
      </w:tr>
      <w:tr w:rsidR="00EB322D" w:rsidRPr="00107C20" w14:paraId="1A1CC6BC"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sidR="00081B59">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EB322D" w:rsidRPr="00EB322D" w:rsidRDefault="00EB322D" w:rsidP="005D4D20">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886" w:type="dxa"/>
            <w:tcBorders>
              <w:bottom w:val="single" w:sz="4" w:space="0" w:color="auto"/>
            </w:tcBorders>
            <w:shd w:val="clear" w:color="auto" w:fill="FDE9D9" w:themeFill="accent6" w:themeFillTint="33"/>
          </w:tcPr>
          <w:p w14:paraId="58D43F73"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193129D"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EB322D" w:rsidRPr="00107C20" w:rsidRDefault="00EB322D" w:rsidP="005D4D20">
            <w:pPr>
              <w:spacing w:after="0"/>
              <w:rPr>
                <w:rFonts w:ascii="Arial" w:hAnsi="Arial" w:cs="Arial"/>
                <w:color w:val="FF0000"/>
                <w:lang w:val="en-US"/>
              </w:rPr>
            </w:pPr>
          </w:p>
        </w:tc>
      </w:tr>
      <w:tr w:rsidR="00EB322D" w:rsidRPr="00107C20" w14:paraId="7D661585"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5D00E347"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BF17D"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0C01F4"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B3DAA9"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D86A52"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B73BF54"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7FD6F5" w14:textId="77777777" w:rsidR="00EB322D" w:rsidRPr="00107C20" w:rsidRDefault="00EB322D" w:rsidP="005D4D20">
            <w:pPr>
              <w:spacing w:after="0"/>
              <w:rPr>
                <w:rFonts w:ascii="Arial" w:hAnsi="Arial" w:cs="Arial"/>
                <w:lang w:val="en-US"/>
              </w:rPr>
            </w:pPr>
          </w:p>
        </w:tc>
      </w:tr>
      <w:tr w:rsidR="00EB322D" w:rsidRPr="00107C20" w14:paraId="7E94A68C"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sidR="00081B59">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EB322D" w:rsidRPr="00EB322D" w:rsidRDefault="00EB322D" w:rsidP="005D4D20">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7B3452FF"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160FC32"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EB322D" w:rsidRPr="00107C20" w:rsidRDefault="00EB322D" w:rsidP="005D4D20">
            <w:pPr>
              <w:spacing w:after="0"/>
              <w:rPr>
                <w:rFonts w:ascii="Arial" w:hAnsi="Arial" w:cs="Arial"/>
                <w:color w:val="FF0000"/>
                <w:lang w:val="en-US"/>
              </w:rPr>
            </w:pPr>
          </w:p>
        </w:tc>
      </w:tr>
      <w:tr w:rsidR="00EB322D" w:rsidRPr="00107C20" w14:paraId="5E9AFFCD"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27C64338"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0D86A5"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F356D6"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B5722FC"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E6162F"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EDCDA1"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F6A169" w14:textId="77777777" w:rsidR="00EB322D" w:rsidRPr="00107C20" w:rsidRDefault="00EB322D" w:rsidP="005D4D20">
            <w:pPr>
              <w:spacing w:after="0"/>
              <w:rPr>
                <w:rFonts w:ascii="Arial" w:hAnsi="Arial" w:cs="Arial"/>
                <w:lang w:val="en-US"/>
              </w:rPr>
            </w:pPr>
          </w:p>
        </w:tc>
      </w:tr>
      <w:tr w:rsidR="00EB322D" w:rsidRPr="00107C20" w14:paraId="4EB2CB92"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sidR="00081B59">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EB322D" w:rsidRPr="00EB322D" w:rsidRDefault="00EB322D" w:rsidP="005D4D20">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886" w:type="dxa"/>
            <w:tcBorders>
              <w:bottom w:val="single" w:sz="4" w:space="0" w:color="auto"/>
            </w:tcBorders>
            <w:shd w:val="clear" w:color="auto" w:fill="FDE9D9" w:themeFill="accent6" w:themeFillTint="33"/>
          </w:tcPr>
          <w:p w14:paraId="7F6D46AF"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E3DB3D8"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EB322D" w:rsidRPr="00107C20" w:rsidRDefault="00EB322D" w:rsidP="005D4D20">
            <w:pPr>
              <w:spacing w:after="0"/>
              <w:rPr>
                <w:rFonts w:ascii="Arial" w:hAnsi="Arial" w:cs="Arial"/>
                <w:color w:val="FF0000"/>
                <w:lang w:val="en-US"/>
              </w:rPr>
            </w:pPr>
          </w:p>
        </w:tc>
      </w:tr>
      <w:tr w:rsidR="00EB322D" w:rsidRPr="00107C20" w14:paraId="52D91925"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3C38802C"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F38C"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3211A59"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FCB607"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00162"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A1FA72"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11CC57" w14:textId="77777777" w:rsidR="00EB322D" w:rsidRPr="00107C20" w:rsidRDefault="00EB322D" w:rsidP="005D4D20">
            <w:pPr>
              <w:spacing w:after="0"/>
              <w:rPr>
                <w:rFonts w:ascii="Arial" w:hAnsi="Arial" w:cs="Arial"/>
                <w:lang w:val="en-US"/>
              </w:rPr>
            </w:pPr>
          </w:p>
        </w:tc>
      </w:tr>
      <w:tr w:rsidR="00EB322D" w:rsidRPr="00107C20" w14:paraId="08115F70"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sidR="00081B59">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EB322D" w:rsidRPr="00EB322D" w:rsidRDefault="00EB322D" w:rsidP="005D4D20">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26BD924F"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1A2A87B"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EB322D" w:rsidRPr="00107C20" w:rsidRDefault="00EB322D" w:rsidP="005D4D20">
            <w:pPr>
              <w:spacing w:after="0"/>
              <w:rPr>
                <w:rFonts w:ascii="Arial" w:hAnsi="Arial" w:cs="Arial"/>
                <w:color w:val="FF0000"/>
                <w:lang w:val="en-US"/>
              </w:rPr>
            </w:pPr>
          </w:p>
        </w:tc>
      </w:tr>
      <w:tr w:rsidR="00EB322D" w:rsidRPr="00107C20" w14:paraId="14EC1108"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1D870250"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707A7F"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84641"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4C2FF0"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D7DBA3"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11C0B3"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A6D9D" w14:textId="77777777" w:rsidR="00EB322D" w:rsidRPr="00107C20" w:rsidRDefault="00EB322D" w:rsidP="005D4D20">
            <w:pPr>
              <w:spacing w:after="0"/>
              <w:rPr>
                <w:rFonts w:ascii="Arial" w:hAnsi="Arial" w:cs="Arial"/>
                <w:lang w:val="en-US"/>
              </w:rPr>
            </w:pPr>
          </w:p>
        </w:tc>
      </w:tr>
      <w:tr w:rsidR="00EB322D" w:rsidRPr="00107C20" w14:paraId="2F1E2D80"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sidR="00081B59">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77777777" w:rsidR="00EB322D" w:rsidRPr="00EB322D" w:rsidRDefault="00EB322D" w:rsidP="005D4D20">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6FE9C518"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63B19E2"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EB322D" w:rsidRPr="00107C20" w:rsidRDefault="00EB322D" w:rsidP="005D4D20">
            <w:pPr>
              <w:spacing w:after="0"/>
              <w:rPr>
                <w:rFonts w:ascii="Arial" w:hAnsi="Arial" w:cs="Arial"/>
                <w:color w:val="FF0000"/>
                <w:lang w:val="en-US"/>
              </w:rPr>
            </w:pPr>
          </w:p>
        </w:tc>
      </w:tr>
      <w:tr w:rsidR="00EB322D" w:rsidRPr="00107C20" w14:paraId="72D9694D"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51AE749"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279630"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B991E5"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1ECB98"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75520C" w14:textId="77777777" w:rsidR="00EB322D" w:rsidRPr="00107C20" w:rsidRDefault="00EB322D" w:rsidP="005D4D20">
            <w:pPr>
              <w:spacing w:after="0"/>
              <w:rPr>
                <w:rFonts w:ascii="Arial" w:hAnsi="Arial" w:cs="Arial"/>
                <w:lang w:val="en-US"/>
              </w:rPr>
            </w:pPr>
          </w:p>
        </w:tc>
      </w:tr>
      <w:tr w:rsidR="00EB322D" w:rsidRPr="00107C20" w14:paraId="02F74769"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EB322D" w:rsidRPr="00081B59" w:rsidRDefault="00EB322D" w:rsidP="005D4D20">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sidR="00081B59">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EB322D" w:rsidRPr="00EB322D" w:rsidRDefault="00EB322D" w:rsidP="005D4D20">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22B631AF"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9CDB2B"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EB322D" w:rsidRPr="00107C20" w:rsidRDefault="00EB322D" w:rsidP="005D4D20">
            <w:pPr>
              <w:spacing w:after="0"/>
              <w:rPr>
                <w:rFonts w:ascii="Arial" w:hAnsi="Arial" w:cs="Arial"/>
                <w:color w:val="FF0000"/>
                <w:lang w:val="en-US"/>
              </w:rPr>
            </w:pPr>
          </w:p>
        </w:tc>
      </w:tr>
      <w:tr w:rsidR="00EB322D" w:rsidRPr="00107C20" w14:paraId="1DAE056D"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637B43AF"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E087CB"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C61A7C"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F2F989"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5BEB96"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69CC22"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C90ABE" w14:textId="77777777" w:rsidR="00EB322D" w:rsidRPr="00107C20" w:rsidRDefault="00EB322D" w:rsidP="005D4D20">
            <w:pPr>
              <w:spacing w:after="0"/>
              <w:rPr>
                <w:rFonts w:ascii="Arial" w:hAnsi="Arial" w:cs="Arial"/>
                <w:lang w:val="en-US"/>
              </w:rPr>
            </w:pPr>
          </w:p>
        </w:tc>
      </w:tr>
      <w:tr w:rsidR="00EB322D" w:rsidRPr="00107C20" w14:paraId="4B139CCF"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sidR="00081B59">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EB322D" w:rsidRPr="00EB322D" w:rsidRDefault="00EB322D" w:rsidP="005D4D20">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008F3632" w:rsidRPr="007C5D4D">
              <w:rPr>
                <w:rFonts w:ascii="Arial" w:hAnsi="Arial" w:cs="Arial"/>
                <w:b/>
                <w:bCs/>
                <w:lang w:val="en-US"/>
              </w:rPr>
              <w:t xml:space="preserve"> </w:t>
            </w:r>
            <w:r w:rsidR="008F3632" w:rsidRPr="007C5D4D">
              <w:rPr>
                <w:rFonts w:ascii="Arial" w:hAnsi="Arial" w:cs="Arial"/>
                <w:b/>
                <w:bCs/>
                <w:lang w:val="en-US"/>
              </w:rPr>
              <w:t>MSGin</w:t>
            </w:r>
            <w:proofErr w:type="gramEnd"/>
            <w:r w:rsidR="008F3632"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58E7E8BA"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D80EAC"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EB322D" w:rsidRPr="00107C20" w:rsidRDefault="00EB322D" w:rsidP="005D4D20">
            <w:pPr>
              <w:spacing w:after="0"/>
              <w:rPr>
                <w:rFonts w:ascii="Arial" w:hAnsi="Arial" w:cs="Arial"/>
                <w:color w:val="FF0000"/>
                <w:lang w:val="en-US"/>
              </w:rPr>
            </w:pPr>
          </w:p>
        </w:tc>
      </w:tr>
      <w:tr w:rsidR="00EB322D" w:rsidRPr="00107C20" w14:paraId="7F8EC1DC"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4A738186"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C3CC0BB"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1BA919C"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70F90A"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0EFFFF"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7FD425"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FA68AE" w14:textId="77777777" w:rsidR="00EB322D" w:rsidRPr="00107C20" w:rsidRDefault="00EB322D" w:rsidP="005D4D20">
            <w:pPr>
              <w:spacing w:after="0"/>
              <w:rPr>
                <w:rFonts w:ascii="Arial" w:hAnsi="Arial" w:cs="Arial"/>
                <w:lang w:val="en-US"/>
              </w:rPr>
            </w:pPr>
          </w:p>
        </w:tc>
      </w:tr>
      <w:tr w:rsidR="00EB322D" w:rsidRPr="00107C20" w14:paraId="6B543307"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081B59">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EB322D" w:rsidRPr="00EB322D" w:rsidRDefault="00EB322D" w:rsidP="005D4D20">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886" w:type="dxa"/>
            <w:tcBorders>
              <w:bottom w:val="single" w:sz="4" w:space="0" w:color="auto"/>
            </w:tcBorders>
            <w:shd w:val="clear" w:color="auto" w:fill="FDE9D9" w:themeFill="accent6" w:themeFillTint="33"/>
          </w:tcPr>
          <w:p w14:paraId="37A9332E"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11D3FB4"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EB322D" w:rsidRPr="00107C20" w:rsidRDefault="00EB322D" w:rsidP="005D4D20">
            <w:pPr>
              <w:spacing w:after="0"/>
              <w:rPr>
                <w:rFonts w:ascii="Arial" w:hAnsi="Arial" w:cs="Arial"/>
                <w:color w:val="FF0000"/>
                <w:lang w:val="en-US"/>
              </w:rPr>
            </w:pPr>
          </w:p>
        </w:tc>
      </w:tr>
      <w:tr w:rsidR="00EB322D" w:rsidRPr="00107C20" w14:paraId="1E217B31"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183681D7"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1FD6F7"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686B4F9"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8D97606"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991752E"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495DF9"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5A6E163" w14:textId="77777777" w:rsidR="00EB322D" w:rsidRPr="00107C20" w:rsidRDefault="00EB322D" w:rsidP="005D4D20">
            <w:pPr>
              <w:spacing w:after="0"/>
              <w:rPr>
                <w:rFonts w:ascii="Arial" w:hAnsi="Arial" w:cs="Arial"/>
                <w:lang w:val="en-US"/>
              </w:rPr>
            </w:pPr>
          </w:p>
        </w:tc>
      </w:tr>
      <w:tr w:rsidR="00EB322D" w:rsidRPr="00107C20" w14:paraId="597E71FA"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081B59">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EB322D" w:rsidRPr="00EB322D" w:rsidRDefault="00EB322D" w:rsidP="005D4D20">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886" w:type="dxa"/>
            <w:tcBorders>
              <w:bottom w:val="single" w:sz="4" w:space="0" w:color="auto"/>
            </w:tcBorders>
            <w:shd w:val="clear" w:color="auto" w:fill="FDE9D9" w:themeFill="accent6" w:themeFillTint="33"/>
          </w:tcPr>
          <w:p w14:paraId="4721DC72"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12DBED"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EB322D" w:rsidRPr="00107C20" w:rsidRDefault="00EB322D" w:rsidP="005D4D20">
            <w:pPr>
              <w:spacing w:after="0"/>
              <w:rPr>
                <w:rFonts w:ascii="Arial" w:hAnsi="Arial" w:cs="Arial"/>
                <w:color w:val="FF0000"/>
                <w:lang w:val="en-US"/>
              </w:rPr>
            </w:pPr>
          </w:p>
        </w:tc>
      </w:tr>
      <w:tr w:rsidR="00EB322D" w:rsidRPr="00107C20" w14:paraId="6780D792"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62E7568A"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FDA5A"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F988FF5"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AD754A3"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D6D89D"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40F25A"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9E2F13" w14:textId="77777777" w:rsidR="00EB322D" w:rsidRPr="00107C20" w:rsidRDefault="00EB322D" w:rsidP="005D4D20">
            <w:pPr>
              <w:spacing w:after="0"/>
              <w:rPr>
                <w:rFonts w:ascii="Arial" w:hAnsi="Arial" w:cs="Arial"/>
                <w:lang w:val="en-US"/>
              </w:rPr>
            </w:pPr>
          </w:p>
        </w:tc>
      </w:tr>
      <w:tr w:rsidR="00EB322D" w:rsidRPr="00107C20" w14:paraId="65FB9917" w14:textId="77777777" w:rsidTr="005D4D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EB322D" w:rsidRPr="00081B59" w:rsidRDefault="00EB322D" w:rsidP="005D4D20">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sidR="00081B59">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EB322D" w:rsidRPr="00EB322D" w:rsidRDefault="00EB322D" w:rsidP="005D4D20">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59008275" w14:textId="77777777" w:rsidR="00EB322D" w:rsidRPr="00107C20" w:rsidRDefault="00EB322D" w:rsidP="005D4D2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399BAEB" w14:textId="77777777" w:rsidR="00EB322D" w:rsidRPr="00107C20" w:rsidRDefault="00EB322D" w:rsidP="005D4D2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EB322D" w:rsidRPr="00107C20" w:rsidRDefault="00EB322D" w:rsidP="005D4D2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EB322D" w:rsidRPr="00107C20" w:rsidRDefault="00EB322D" w:rsidP="005D4D2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EB322D" w:rsidRPr="00107C20" w:rsidRDefault="00EB322D" w:rsidP="005D4D20">
            <w:pPr>
              <w:spacing w:after="0"/>
              <w:rPr>
                <w:rFonts w:ascii="Arial" w:hAnsi="Arial" w:cs="Arial"/>
                <w:color w:val="FF0000"/>
                <w:lang w:val="en-US"/>
              </w:rPr>
            </w:pPr>
          </w:p>
        </w:tc>
      </w:tr>
      <w:tr w:rsidR="00EB322D" w:rsidRPr="00107C20" w14:paraId="12A82AF4" w14:textId="77777777" w:rsidTr="005D4D20">
        <w:trPr>
          <w:cantSplit/>
        </w:trPr>
        <w:tc>
          <w:tcPr>
            <w:tcW w:w="974" w:type="dxa"/>
            <w:tcBorders>
              <w:top w:val="single" w:sz="4" w:space="0" w:color="auto"/>
              <w:left w:val="single" w:sz="18" w:space="0" w:color="auto"/>
              <w:bottom w:val="single" w:sz="4" w:space="0" w:color="auto"/>
            </w:tcBorders>
            <w:shd w:val="clear" w:color="auto" w:fill="auto"/>
          </w:tcPr>
          <w:p w14:paraId="002CF44E" w14:textId="77777777" w:rsidR="00EB322D" w:rsidRPr="0077413E" w:rsidRDefault="00EB322D" w:rsidP="005D4D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A50BDB" w14:textId="77777777" w:rsidR="00EB322D" w:rsidRPr="00107C20" w:rsidRDefault="00EB322D" w:rsidP="005D4D2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1C4C140" w14:textId="77777777" w:rsidR="00EB322D" w:rsidRPr="00107C20" w:rsidRDefault="00EB322D" w:rsidP="005D4D2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36A3AC" w14:textId="77777777" w:rsidR="00EB322D" w:rsidRPr="00107C20" w:rsidRDefault="00EB322D" w:rsidP="005D4D2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31B4DB" w14:textId="77777777" w:rsidR="00EB322D" w:rsidRPr="00107C20" w:rsidRDefault="00EB322D" w:rsidP="005D4D2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F41851" w14:textId="77777777" w:rsidR="00EB322D" w:rsidRPr="00107C20" w:rsidRDefault="00EB322D" w:rsidP="005D4D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559E55" w14:textId="77777777" w:rsidR="00EB322D" w:rsidRPr="00107C20" w:rsidRDefault="00EB322D" w:rsidP="005D4D20">
            <w:pPr>
              <w:spacing w:after="0"/>
              <w:rPr>
                <w:rFonts w:ascii="Arial" w:hAnsi="Arial" w:cs="Arial"/>
                <w:lang w:val="en-US"/>
              </w:rPr>
            </w:pPr>
          </w:p>
        </w:tc>
      </w:tr>
      <w:tr w:rsidR="008E4D22" w:rsidRPr="00107C20" w14:paraId="197EB0ED" w14:textId="77777777" w:rsidTr="00A869A9">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E4D22" w:rsidRPr="00081B59" w:rsidRDefault="008E4D22" w:rsidP="008E4D22">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B63BD8">
              <w:rPr>
                <w:rFonts w:ascii="Arial" w:hAnsi="Arial" w:cs="Arial"/>
                <w:b/>
                <w:bCs/>
                <w:lang w:val="en-DE"/>
              </w:rPr>
              <w:t>6</w:t>
            </w:r>
            <w:r w:rsidR="00081B59">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8E4D22" w:rsidRPr="00107C20" w:rsidRDefault="00230482" w:rsidP="008E4D22">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55B42AEC"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E4D22" w:rsidRPr="00107C20" w:rsidRDefault="008E4D22" w:rsidP="008E4D22">
            <w:pPr>
              <w:spacing w:after="0"/>
              <w:rPr>
                <w:rFonts w:ascii="Arial" w:hAnsi="Arial" w:cs="Arial"/>
                <w:color w:val="FF0000"/>
                <w:lang w:val="en-US"/>
              </w:rPr>
            </w:pPr>
          </w:p>
        </w:tc>
      </w:tr>
      <w:tr w:rsidR="00464011"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5862EF9F" w:rsidR="004F276F" w:rsidRPr="0077413E" w:rsidRDefault="004F276F"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230482" w:rsidRPr="00107C20" w14:paraId="18F222B3" w14:textId="77777777" w:rsidTr="00CD5A4A">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230482" w:rsidRPr="00230482" w:rsidRDefault="00230482" w:rsidP="00230482">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sidR="00081B59">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230482" w:rsidRPr="00EB322D" w:rsidRDefault="00230482" w:rsidP="00230482">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US"/>
              </w:rPr>
              <w:t>APP</w:t>
            </w:r>
            <w:r>
              <w:rPr>
                <w:rFonts w:ascii="Arial" w:hAnsi="Arial" w:cs="Arial"/>
                <w:b/>
                <w:bCs/>
                <w:lang w:val="en-DE"/>
              </w:rPr>
              <w:t xml:space="preserve"> [</w:t>
            </w:r>
            <w:r>
              <w:rPr>
                <w:rFonts w:ascii="Arial" w:hAnsi="Arial" w:cs="Arial"/>
                <w:b/>
                <w:bCs/>
              </w:rPr>
              <w:t>PIN</w:t>
            </w:r>
            <w:r>
              <w:rPr>
                <w:rFonts w:ascii="Arial" w:hAnsi="Arial" w:cs="Arial"/>
                <w:b/>
                <w:bCs/>
              </w:rPr>
              <w:t>APP</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42577D83" w14:textId="77777777" w:rsidR="00230482" w:rsidRPr="00107C20" w:rsidRDefault="00230482" w:rsidP="0023048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176E208"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230482" w:rsidRPr="00107C20" w:rsidRDefault="00230482" w:rsidP="0023048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230482" w:rsidRPr="00107C20" w:rsidRDefault="00230482" w:rsidP="0023048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230482" w:rsidRPr="00107C20" w:rsidRDefault="00230482" w:rsidP="00230482">
            <w:pPr>
              <w:spacing w:after="0"/>
              <w:rPr>
                <w:rFonts w:ascii="Arial" w:hAnsi="Arial" w:cs="Arial"/>
                <w:color w:val="FF0000"/>
                <w:lang w:val="en-US"/>
              </w:rPr>
            </w:pPr>
          </w:p>
        </w:tc>
      </w:tr>
      <w:tr w:rsidR="00230482" w:rsidRPr="00107C20" w14:paraId="66B448D4" w14:textId="77777777" w:rsidTr="00CD5A4A">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230482" w:rsidRPr="0077413E" w:rsidRDefault="00230482" w:rsidP="0023048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230482" w:rsidRPr="00107C20" w:rsidRDefault="00230482" w:rsidP="0023048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C393EE5" w14:textId="77777777" w:rsidR="00230482" w:rsidRPr="00107C20" w:rsidRDefault="00230482" w:rsidP="0023048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B2E8414" w14:textId="77777777" w:rsidR="00230482" w:rsidRPr="00107C20" w:rsidRDefault="00230482" w:rsidP="0023048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230482" w:rsidRPr="00107C20" w:rsidRDefault="00230482" w:rsidP="0023048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230482" w:rsidRPr="00107C20" w:rsidRDefault="00230482" w:rsidP="00230482">
            <w:pPr>
              <w:spacing w:after="0"/>
              <w:rPr>
                <w:rFonts w:ascii="Arial" w:hAnsi="Arial" w:cs="Arial"/>
                <w:lang w:val="en-US"/>
              </w:rPr>
            </w:pPr>
          </w:p>
        </w:tc>
      </w:tr>
      <w:tr w:rsidR="006C5AF3" w:rsidRPr="00107C20" w14:paraId="1F95E0BD" w14:textId="77777777" w:rsidTr="00CD5A4A">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6C5AF3" w:rsidRPr="00230482" w:rsidRDefault="006C5AF3" w:rsidP="00CD5A4A">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sidR="00081B59">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6C5AF3" w:rsidRPr="00EB322D" w:rsidRDefault="006C5AF3" w:rsidP="00CD5A4A">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346FA1EB" w14:textId="77777777" w:rsidR="006C5AF3" w:rsidRPr="00107C20" w:rsidRDefault="006C5AF3" w:rsidP="00CD5A4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A37A81" w14:textId="77777777" w:rsidR="006C5AF3" w:rsidRPr="00107C20" w:rsidRDefault="006C5AF3" w:rsidP="00CD5A4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6C5AF3" w:rsidRPr="00107C20" w:rsidRDefault="006C5AF3" w:rsidP="00CD5A4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6C5AF3" w:rsidRPr="00107C20" w:rsidRDefault="006C5AF3" w:rsidP="00CD5A4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6C5AF3" w:rsidRPr="00107C20" w:rsidRDefault="006C5AF3" w:rsidP="00CD5A4A">
            <w:pPr>
              <w:spacing w:after="0"/>
              <w:rPr>
                <w:rFonts w:ascii="Arial" w:hAnsi="Arial" w:cs="Arial"/>
                <w:color w:val="FF0000"/>
                <w:lang w:val="en-US"/>
              </w:rPr>
            </w:pPr>
          </w:p>
        </w:tc>
      </w:tr>
      <w:tr w:rsidR="006C5AF3" w:rsidRPr="00107C20" w14:paraId="7C1F13E7" w14:textId="77777777" w:rsidTr="00CD5A4A">
        <w:trPr>
          <w:cantSplit/>
        </w:trPr>
        <w:tc>
          <w:tcPr>
            <w:tcW w:w="974" w:type="dxa"/>
            <w:tcBorders>
              <w:top w:val="single" w:sz="4" w:space="0" w:color="auto"/>
              <w:left w:val="single" w:sz="18" w:space="0" w:color="auto"/>
              <w:bottom w:val="single" w:sz="4" w:space="0" w:color="auto"/>
            </w:tcBorders>
            <w:shd w:val="clear" w:color="auto" w:fill="auto"/>
          </w:tcPr>
          <w:p w14:paraId="53DB889A" w14:textId="77777777" w:rsidR="006C5AF3" w:rsidRPr="0077413E" w:rsidRDefault="006C5AF3" w:rsidP="00CD5A4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1462E6" w14:textId="77777777" w:rsidR="006C5AF3" w:rsidRPr="00107C20" w:rsidRDefault="006C5AF3" w:rsidP="00CD5A4A">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122DB10" w14:textId="77777777" w:rsidR="006C5AF3" w:rsidRPr="00107C20" w:rsidRDefault="006C5AF3" w:rsidP="00CD5A4A">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13AAF8F" w14:textId="77777777" w:rsidR="006C5AF3" w:rsidRPr="00107C20" w:rsidRDefault="006C5AF3" w:rsidP="00CD5A4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6DC402" w14:textId="77777777" w:rsidR="006C5AF3" w:rsidRPr="00107C20" w:rsidRDefault="006C5AF3" w:rsidP="00CD5A4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057060" w14:textId="77777777" w:rsidR="006C5AF3" w:rsidRPr="00107C20" w:rsidRDefault="006C5AF3" w:rsidP="00CD5A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CB4B8B7" w14:textId="77777777" w:rsidR="006C5AF3" w:rsidRPr="00107C20" w:rsidRDefault="006C5AF3" w:rsidP="00CD5A4A">
            <w:pPr>
              <w:spacing w:after="0"/>
              <w:rPr>
                <w:rFonts w:ascii="Arial" w:hAnsi="Arial" w:cs="Arial"/>
                <w:lang w:val="en-US"/>
              </w:rPr>
            </w:pPr>
          </w:p>
        </w:tc>
      </w:tr>
      <w:tr w:rsidR="006C5AF3" w:rsidRPr="00107C20" w14:paraId="5139DC4D" w14:textId="77777777" w:rsidTr="00CD5A4A">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6C5AF3" w:rsidRPr="00230482" w:rsidRDefault="006C5AF3" w:rsidP="00CD5A4A">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sidR="00081B59">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6C5AF3" w:rsidRPr="00EB322D" w:rsidRDefault="006C5AF3" w:rsidP="00CD5A4A">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5DF693E9" w14:textId="77777777" w:rsidR="006C5AF3" w:rsidRPr="00107C20" w:rsidRDefault="006C5AF3" w:rsidP="00CD5A4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7953992" w14:textId="77777777" w:rsidR="006C5AF3" w:rsidRPr="00107C20" w:rsidRDefault="006C5AF3" w:rsidP="00CD5A4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6C5AF3" w:rsidRPr="00107C20" w:rsidRDefault="006C5AF3" w:rsidP="00CD5A4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6C5AF3" w:rsidRPr="00107C20" w:rsidRDefault="006C5AF3" w:rsidP="00CD5A4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6C5AF3" w:rsidRPr="00107C20" w:rsidRDefault="006C5AF3" w:rsidP="00CD5A4A">
            <w:pPr>
              <w:spacing w:after="0"/>
              <w:rPr>
                <w:rFonts w:ascii="Arial" w:hAnsi="Arial" w:cs="Arial"/>
                <w:color w:val="FF0000"/>
                <w:lang w:val="en-US"/>
              </w:rPr>
            </w:pPr>
          </w:p>
        </w:tc>
      </w:tr>
      <w:tr w:rsidR="006C5AF3" w:rsidRPr="00107C20" w14:paraId="1A85C646" w14:textId="77777777" w:rsidTr="00CD5A4A">
        <w:trPr>
          <w:cantSplit/>
        </w:trPr>
        <w:tc>
          <w:tcPr>
            <w:tcW w:w="974" w:type="dxa"/>
            <w:tcBorders>
              <w:top w:val="single" w:sz="4" w:space="0" w:color="auto"/>
              <w:left w:val="single" w:sz="18" w:space="0" w:color="auto"/>
              <w:bottom w:val="single" w:sz="4" w:space="0" w:color="auto"/>
            </w:tcBorders>
            <w:shd w:val="clear" w:color="auto" w:fill="auto"/>
          </w:tcPr>
          <w:p w14:paraId="33C56937" w14:textId="77777777" w:rsidR="006C5AF3" w:rsidRPr="0077413E" w:rsidRDefault="006C5AF3" w:rsidP="00CD5A4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622465" w14:textId="77777777" w:rsidR="006C5AF3" w:rsidRPr="00107C20" w:rsidRDefault="006C5AF3" w:rsidP="00CD5A4A">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B1B001F" w14:textId="77777777" w:rsidR="006C5AF3" w:rsidRPr="00107C20" w:rsidRDefault="006C5AF3" w:rsidP="00CD5A4A">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5E07F66" w14:textId="77777777" w:rsidR="006C5AF3" w:rsidRPr="00107C20" w:rsidRDefault="006C5AF3" w:rsidP="00CD5A4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845999" w14:textId="77777777" w:rsidR="006C5AF3" w:rsidRPr="00107C20" w:rsidRDefault="006C5AF3" w:rsidP="00CD5A4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6E31DA" w14:textId="77777777" w:rsidR="006C5AF3" w:rsidRPr="00107C20" w:rsidRDefault="006C5AF3" w:rsidP="00CD5A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7B47FF" w14:textId="77777777" w:rsidR="006C5AF3" w:rsidRPr="00107C20" w:rsidRDefault="006C5AF3" w:rsidP="00CD5A4A">
            <w:pPr>
              <w:spacing w:after="0"/>
              <w:rPr>
                <w:rFonts w:ascii="Arial" w:hAnsi="Arial" w:cs="Arial"/>
                <w:lang w:val="en-US"/>
              </w:rPr>
            </w:pPr>
          </w:p>
        </w:tc>
      </w:tr>
      <w:tr w:rsidR="006C5AF3" w:rsidRPr="00107C20" w14:paraId="20671D42" w14:textId="77777777" w:rsidTr="00CD5A4A">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6C5AF3" w:rsidRPr="00230482" w:rsidRDefault="006C5AF3" w:rsidP="00CD5A4A">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sidR="00081B59">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6C5AF3" w:rsidRPr="00EB322D" w:rsidRDefault="006C5AF3" w:rsidP="00CD5A4A">
            <w:pPr>
              <w:spacing w:after="0"/>
              <w:rPr>
                <w:rFonts w:ascii="Arial" w:hAnsi="Arial" w:cs="Arial"/>
                <w:b/>
                <w:bCs/>
                <w:lang w:val="en-DE"/>
              </w:rPr>
            </w:pPr>
            <w:r w:rsidRPr="00EB322D">
              <w:rPr>
                <w:rFonts w:ascii="Arial" w:hAnsi="Arial" w:cs="Arial"/>
                <w:b/>
                <w:bCs/>
                <w:lang w:val="en-US"/>
              </w:rPr>
              <w:t xml:space="preserve">CT aspects of </w:t>
            </w:r>
            <w:r w:rsidR="007A25E4" w:rsidRPr="00A96B43">
              <w:rPr>
                <w:rFonts w:ascii="Arial" w:hAnsi="Arial" w:cs="Arial"/>
                <w:b/>
                <w:lang w:val="en-US"/>
              </w:rPr>
              <w:t xml:space="preserve">Enhancement of Network Slicing Phase </w:t>
            </w:r>
            <w:r w:rsidR="007A25E4">
              <w:rPr>
                <w:rFonts w:ascii="Arial" w:hAnsi="Arial" w:cs="Arial"/>
                <w:b/>
                <w:lang w:val="en-US"/>
              </w:rPr>
              <w:t>3</w:t>
            </w:r>
            <w:r w:rsidR="007A25E4" w:rsidRPr="00A96B43">
              <w:rPr>
                <w:rFonts w:ascii="Arial" w:hAnsi="Arial" w:cs="Arial"/>
                <w:b/>
                <w:lang w:val="en-US"/>
              </w:rPr>
              <w:t xml:space="preserve"> </w:t>
            </w:r>
            <w:r w:rsidR="007A25E4" w:rsidRPr="00365274">
              <w:rPr>
                <w:rFonts w:ascii="Arial" w:hAnsi="Arial" w:cs="Arial"/>
                <w:b/>
                <w:lang w:val="en-US"/>
              </w:rPr>
              <w:t>[</w:t>
            </w:r>
            <w:r w:rsidR="007A25E4" w:rsidRPr="00A96B43">
              <w:rPr>
                <w:rFonts w:ascii="Arial" w:hAnsi="Arial" w:cs="Arial"/>
                <w:b/>
                <w:lang w:val="en-US"/>
              </w:rPr>
              <w:t>eNS_Ph</w:t>
            </w:r>
            <w:r w:rsidR="007A25E4">
              <w:rPr>
                <w:rFonts w:ascii="Arial" w:hAnsi="Arial" w:cs="Arial"/>
                <w:b/>
                <w:lang w:val="en-US"/>
              </w:rPr>
              <w:t>3</w:t>
            </w:r>
            <w:r w:rsidR="007A25E4" w:rsidRPr="00365274">
              <w:rPr>
                <w:rFonts w:ascii="Arial" w:hAnsi="Arial" w:cs="Arial"/>
                <w:b/>
                <w:lang w:val="en-US"/>
              </w:rPr>
              <w:t>]</w:t>
            </w:r>
          </w:p>
        </w:tc>
        <w:tc>
          <w:tcPr>
            <w:tcW w:w="886" w:type="dxa"/>
            <w:tcBorders>
              <w:bottom w:val="single" w:sz="4" w:space="0" w:color="auto"/>
            </w:tcBorders>
            <w:shd w:val="clear" w:color="auto" w:fill="FDE9D9" w:themeFill="accent6" w:themeFillTint="33"/>
          </w:tcPr>
          <w:p w14:paraId="66732B99" w14:textId="77777777" w:rsidR="006C5AF3" w:rsidRPr="00107C20" w:rsidRDefault="006C5AF3" w:rsidP="00CD5A4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B5C7DDF" w14:textId="77777777" w:rsidR="006C5AF3" w:rsidRPr="00107C20" w:rsidRDefault="006C5AF3" w:rsidP="00CD5A4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6C5AF3" w:rsidRPr="00107C20" w:rsidRDefault="006C5AF3" w:rsidP="00CD5A4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6C5AF3" w:rsidRPr="00107C20" w:rsidRDefault="006C5AF3" w:rsidP="00CD5A4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6C5AF3" w:rsidRPr="00107C20" w:rsidRDefault="006C5AF3" w:rsidP="00CD5A4A">
            <w:pPr>
              <w:spacing w:after="0"/>
              <w:rPr>
                <w:rFonts w:ascii="Arial" w:hAnsi="Arial" w:cs="Arial"/>
                <w:color w:val="FF0000"/>
                <w:lang w:val="en-US"/>
              </w:rPr>
            </w:pPr>
          </w:p>
        </w:tc>
      </w:tr>
      <w:tr w:rsidR="006C5AF3" w:rsidRPr="00107C20" w14:paraId="5B900AED" w14:textId="77777777" w:rsidTr="00CD5A4A">
        <w:trPr>
          <w:cantSplit/>
        </w:trPr>
        <w:tc>
          <w:tcPr>
            <w:tcW w:w="974" w:type="dxa"/>
            <w:tcBorders>
              <w:top w:val="single" w:sz="4" w:space="0" w:color="auto"/>
              <w:left w:val="single" w:sz="18" w:space="0" w:color="auto"/>
              <w:bottom w:val="single" w:sz="4" w:space="0" w:color="auto"/>
            </w:tcBorders>
            <w:shd w:val="clear" w:color="auto" w:fill="auto"/>
          </w:tcPr>
          <w:p w14:paraId="2EDA34E9" w14:textId="77777777" w:rsidR="006C5AF3" w:rsidRPr="0077413E" w:rsidRDefault="006C5AF3" w:rsidP="00CD5A4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2C9083" w14:textId="77777777" w:rsidR="006C5AF3" w:rsidRPr="00107C20" w:rsidRDefault="006C5AF3" w:rsidP="00CD5A4A">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CB0981B" w14:textId="77777777" w:rsidR="006C5AF3" w:rsidRPr="00107C20" w:rsidRDefault="006C5AF3" w:rsidP="00CD5A4A">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C80538" w14:textId="77777777" w:rsidR="006C5AF3" w:rsidRPr="00107C20" w:rsidRDefault="006C5AF3" w:rsidP="00CD5A4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D7D2523" w14:textId="77777777" w:rsidR="006C5AF3" w:rsidRPr="00107C20" w:rsidRDefault="006C5AF3" w:rsidP="00CD5A4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0689DB" w14:textId="77777777" w:rsidR="006C5AF3" w:rsidRPr="00107C20" w:rsidRDefault="006C5AF3" w:rsidP="00CD5A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E35DBF" w14:textId="77777777" w:rsidR="006C5AF3" w:rsidRPr="00107C20" w:rsidRDefault="006C5AF3" w:rsidP="00CD5A4A">
            <w:pPr>
              <w:spacing w:after="0"/>
              <w:rPr>
                <w:rFonts w:ascii="Arial" w:hAnsi="Arial" w:cs="Arial"/>
                <w:lang w:val="en-US"/>
              </w:rPr>
            </w:pPr>
          </w:p>
        </w:tc>
      </w:tr>
      <w:tr w:rsidR="007A25E4" w:rsidRPr="00107C20" w14:paraId="1F7BC18C" w14:textId="77777777" w:rsidTr="00CD5A4A">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7A25E4" w:rsidRPr="00230482" w:rsidRDefault="007A25E4" w:rsidP="00CD5A4A">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sidR="00081B59">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7A25E4" w:rsidRPr="00EB322D" w:rsidRDefault="007A25E4" w:rsidP="00CD5A4A">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886" w:type="dxa"/>
            <w:tcBorders>
              <w:bottom w:val="single" w:sz="4" w:space="0" w:color="auto"/>
            </w:tcBorders>
            <w:shd w:val="clear" w:color="auto" w:fill="FDE9D9" w:themeFill="accent6" w:themeFillTint="33"/>
          </w:tcPr>
          <w:p w14:paraId="24740747" w14:textId="77777777" w:rsidR="007A25E4" w:rsidRPr="00107C20" w:rsidRDefault="007A25E4" w:rsidP="00CD5A4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4802DE" w14:textId="77777777" w:rsidR="007A25E4" w:rsidRPr="00107C20" w:rsidRDefault="007A25E4" w:rsidP="00CD5A4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7A25E4" w:rsidRPr="00107C20" w:rsidRDefault="007A25E4" w:rsidP="00CD5A4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7A25E4" w:rsidRPr="00107C20" w:rsidRDefault="007A25E4" w:rsidP="00CD5A4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7A25E4" w:rsidRPr="00107C20" w:rsidRDefault="007A25E4" w:rsidP="00CD5A4A">
            <w:pPr>
              <w:spacing w:after="0"/>
              <w:rPr>
                <w:rFonts w:ascii="Arial" w:hAnsi="Arial" w:cs="Arial"/>
                <w:color w:val="FF0000"/>
                <w:lang w:val="en-US"/>
              </w:rPr>
            </w:pPr>
          </w:p>
        </w:tc>
      </w:tr>
      <w:tr w:rsidR="007A25E4" w:rsidRPr="00107C20" w14:paraId="12538C83" w14:textId="77777777" w:rsidTr="00CD5A4A">
        <w:trPr>
          <w:cantSplit/>
        </w:trPr>
        <w:tc>
          <w:tcPr>
            <w:tcW w:w="974" w:type="dxa"/>
            <w:tcBorders>
              <w:top w:val="single" w:sz="4" w:space="0" w:color="auto"/>
              <w:left w:val="single" w:sz="18" w:space="0" w:color="auto"/>
              <w:bottom w:val="single" w:sz="4" w:space="0" w:color="auto"/>
            </w:tcBorders>
            <w:shd w:val="clear" w:color="auto" w:fill="auto"/>
          </w:tcPr>
          <w:p w14:paraId="69BCCB2F" w14:textId="77777777" w:rsidR="007A25E4" w:rsidRPr="0077413E" w:rsidRDefault="007A25E4" w:rsidP="00CD5A4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1596DF" w14:textId="77777777" w:rsidR="007A25E4" w:rsidRDefault="007A25E4" w:rsidP="00CD5A4A">
            <w:pPr>
              <w:spacing w:after="0"/>
              <w:rPr>
                <w:rFonts w:ascii="Arial" w:eastAsia="MS Mincho" w:hAnsi="Arial" w:cs="Arial"/>
                <w:b/>
              </w:rPr>
            </w:pPr>
          </w:p>
          <w:p w14:paraId="0ACBB42D" w14:textId="07E38472" w:rsidR="009C3793" w:rsidRPr="00107C20" w:rsidRDefault="009C3793" w:rsidP="00CD5A4A">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3CBDD9E" w14:textId="77777777" w:rsidR="007A25E4" w:rsidRPr="00107C20" w:rsidRDefault="007A25E4" w:rsidP="00CD5A4A">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F01C3DF" w14:textId="77777777" w:rsidR="007A25E4" w:rsidRPr="00107C20" w:rsidRDefault="007A25E4" w:rsidP="00CD5A4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C43B2D" w14:textId="77777777" w:rsidR="007A25E4" w:rsidRPr="00107C20" w:rsidRDefault="007A25E4" w:rsidP="00CD5A4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01ED5E2" w14:textId="77777777" w:rsidR="007A25E4" w:rsidRPr="00107C20" w:rsidRDefault="007A25E4" w:rsidP="00CD5A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02336" w14:textId="77777777" w:rsidR="007A25E4" w:rsidRPr="00107C20" w:rsidRDefault="007A25E4" w:rsidP="00CD5A4A">
            <w:pPr>
              <w:spacing w:after="0"/>
              <w:rPr>
                <w:rFonts w:ascii="Arial" w:hAnsi="Arial" w:cs="Arial"/>
                <w:lang w:val="en-US"/>
              </w:rPr>
            </w:pPr>
          </w:p>
        </w:tc>
      </w:tr>
      <w:tr w:rsidR="009C3793" w:rsidRPr="00107C20" w14:paraId="1C7BA85C" w14:textId="77777777" w:rsidTr="00CD5A4A">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9C3793" w:rsidRPr="00230482" w:rsidRDefault="009C3793" w:rsidP="00CD5A4A">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sidR="00081B59">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9C3793" w:rsidRPr="00EB322D" w:rsidRDefault="009C3793" w:rsidP="00CD5A4A">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886" w:type="dxa"/>
            <w:tcBorders>
              <w:bottom w:val="single" w:sz="4" w:space="0" w:color="auto"/>
            </w:tcBorders>
            <w:shd w:val="clear" w:color="auto" w:fill="FDE9D9" w:themeFill="accent6" w:themeFillTint="33"/>
          </w:tcPr>
          <w:p w14:paraId="384A64B8" w14:textId="77777777" w:rsidR="009C3793" w:rsidRPr="00107C20" w:rsidRDefault="009C3793" w:rsidP="00CD5A4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06B239" w14:textId="77777777" w:rsidR="009C3793" w:rsidRPr="00107C20" w:rsidRDefault="009C3793" w:rsidP="00CD5A4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9C3793" w:rsidRPr="00107C20" w:rsidRDefault="009C3793" w:rsidP="00CD5A4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9C3793" w:rsidRPr="00107C20" w:rsidRDefault="009C3793" w:rsidP="00CD5A4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9C3793" w:rsidRPr="00107C20" w:rsidRDefault="009C3793" w:rsidP="00CD5A4A">
            <w:pPr>
              <w:spacing w:after="0"/>
              <w:rPr>
                <w:rFonts w:ascii="Arial" w:hAnsi="Arial" w:cs="Arial"/>
                <w:color w:val="FF0000"/>
                <w:lang w:val="en-US"/>
              </w:rPr>
            </w:pPr>
          </w:p>
        </w:tc>
      </w:tr>
      <w:tr w:rsidR="009C3793" w:rsidRPr="00107C20" w14:paraId="7A7D97A0" w14:textId="77777777" w:rsidTr="00CD5A4A">
        <w:trPr>
          <w:cantSplit/>
        </w:trPr>
        <w:tc>
          <w:tcPr>
            <w:tcW w:w="974" w:type="dxa"/>
            <w:tcBorders>
              <w:top w:val="single" w:sz="4" w:space="0" w:color="auto"/>
              <w:left w:val="single" w:sz="18" w:space="0" w:color="auto"/>
              <w:bottom w:val="single" w:sz="4" w:space="0" w:color="auto"/>
            </w:tcBorders>
            <w:shd w:val="clear" w:color="auto" w:fill="auto"/>
          </w:tcPr>
          <w:p w14:paraId="4EF68113" w14:textId="77777777" w:rsidR="009C3793" w:rsidRPr="0077413E" w:rsidRDefault="009C3793" w:rsidP="00CD5A4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C2A3D2" w14:textId="77777777" w:rsidR="009C3793" w:rsidRPr="00107C20" w:rsidRDefault="009C3793" w:rsidP="00CD5A4A">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3139B0A" w14:textId="77777777" w:rsidR="009C3793" w:rsidRPr="00107C20" w:rsidRDefault="009C3793" w:rsidP="00CD5A4A">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2F89C1" w14:textId="77777777" w:rsidR="009C3793" w:rsidRPr="00107C20" w:rsidRDefault="009C3793" w:rsidP="00CD5A4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C470A8" w14:textId="77777777" w:rsidR="009C3793" w:rsidRPr="00107C20" w:rsidRDefault="009C3793" w:rsidP="00CD5A4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22A8B5" w14:textId="77777777" w:rsidR="009C3793" w:rsidRPr="00107C20" w:rsidRDefault="009C3793" w:rsidP="00CD5A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F131F" w14:textId="77777777" w:rsidR="009C3793" w:rsidRPr="00107C20" w:rsidRDefault="009C3793" w:rsidP="00CD5A4A">
            <w:pPr>
              <w:spacing w:after="0"/>
              <w:rPr>
                <w:rFonts w:ascii="Arial" w:hAnsi="Arial" w:cs="Arial"/>
                <w:lang w:val="en-US"/>
              </w:rPr>
            </w:pPr>
          </w:p>
        </w:tc>
      </w:tr>
      <w:tr w:rsidR="009C3793" w:rsidRPr="00107C20" w14:paraId="418E318B" w14:textId="77777777" w:rsidTr="00CD5A4A">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9C3793" w:rsidRPr="009C3793" w:rsidRDefault="009C3793" w:rsidP="00CD5A4A">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10BAF">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9C3793" w:rsidRPr="009C3793" w:rsidRDefault="009C3793" w:rsidP="00CD5A4A">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886" w:type="dxa"/>
            <w:tcBorders>
              <w:bottom w:val="single" w:sz="4" w:space="0" w:color="auto"/>
            </w:tcBorders>
            <w:shd w:val="clear" w:color="auto" w:fill="FDE9D9" w:themeFill="accent6" w:themeFillTint="33"/>
          </w:tcPr>
          <w:p w14:paraId="15E08003" w14:textId="77777777" w:rsidR="009C3793" w:rsidRPr="00107C20" w:rsidRDefault="009C3793" w:rsidP="00CD5A4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09BA0B9" w14:textId="77777777" w:rsidR="009C3793" w:rsidRPr="00107C20" w:rsidRDefault="009C3793" w:rsidP="00CD5A4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9C3793" w:rsidRPr="00107C20" w:rsidRDefault="009C3793" w:rsidP="00CD5A4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9C3793" w:rsidRPr="00107C20" w:rsidRDefault="009C3793" w:rsidP="00CD5A4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9C3793" w:rsidRPr="00107C20" w:rsidRDefault="009C3793" w:rsidP="00CD5A4A">
            <w:pPr>
              <w:spacing w:after="0"/>
              <w:rPr>
                <w:rFonts w:ascii="Arial" w:hAnsi="Arial" w:cs="Arial"/>
                <w:color w:val="FF0000"/>
                <w:lang w:val="en-US"/>
              </w:rPr>
            </w:pPr>
          </w:p>
        </w:tc>
      </w:tr>
      <w:tr w:rsidR="009C3793" w:rsidRPr="00107C20" w14:paraId="11BC25EB" w14:textId="77777777" w:rsidTr="00CD5A4A">
        <w:trPr>
          <w:cantSplit/>
        </w:trPr>
        <w:tc>
          <w:tcPr>
            <w:tcW w:w="974" w:type="dxa"/>
            <w:tcBorders>
              <w:top w:val="single" w:sz="4" w:space="0" w:color="auto"/>
              <w:left w:val="single" w:sz="18" w:space="0" w:color="auto"/>
              <w:bottom w:val="single" w:sz="4" w:space="0" w:color="auto"/>
            </w:tcBorders>
            <w:shd w:val="clear" w:color="auto" w:fill="auto"/>
          </w:tcPr>
          <w:p w14:paraId="070F88D3" w14:textId="77777777" w:rsidR="009C3793" w:rsidRPr="0077413E" w:rsidRDefault="009C3793" w:rsidP="00CD5A4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755B8" w14:textId="738CDF6E" w:rsidR="009C3793" w:rsidRPr="00107C20" w:rsidRDefault="009C3793" w:rsidP="00CD5A4A">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36038DB" w14:textId="77777777" w:rsidR="009C3793" w:rsidRPr="00107C20" w:rsidRDefault="009C3793" w:rsidP="00CD5A4A">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D71E832" w14:textId="77777777" w:rsidR="009C3793" w:rsidRPr="00107C20" w:rsidRDefault="009C3793" w:rsidP="00CD5A4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E5C0AC" w14:textId="77777777" w:rsidR="009C3793" w:rsidRPr="00107C20" w:rsidRDefault="009C3793" w:rsidP="00CD5A4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D5FBA" w14:textId="77777777" w:rsidR="009C3793" w:rsidRPr="00107C20" w:rsidRDefault="009C3793" w:rsidP="00CD5A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EE22DB" w14:textId="77777777" w:rsidR="009C3793" w:rsidRPr="00107C20" w:rsidRDefault="009C3793" w:rsidP="00CD5A4A">
            <w:pPr>
              <w:spacing w:after="0"/>
              <w:rPr>
                <w:rFonts w:ascii="Arial" w:hAnsi="Arial" w:cs="Arial"/>
                <w:lang w:val="en-US"/>
              </w:rPr>
            </w:pPr>
          </w:p>
        </w:tc>
      </w:tr>
      <w:tr w:rsidR="00230482" w:rsidRPr="00107C20" w14:paraId="579CB1A3" w14:textId="77777777" w:rsidTr="00CD5A4A">
        <w:trPr>
          <w:cantSplit/>
        </w:trPr>
        <w:tc>
          <w:tcPr>
            <w:tcW w:w="974" w:type="dxa"/>
            <w:tcBorders>
              <w:left w:val="single" w:sz="18" w:space="0" w:color="auto"/>
              <w:bottom w:val="single" w:sz="4" w:space="0" w:color="auto"/>
            </w:tcBorders>
            <w:shd w:val="clear" w:color="auto" w:fill="FDE9D9" w:themeFill="accent6" w:themeFillTint="33"/>
          </w:tcPr>
          <w:p w14:paraId="2D5AE98C" w14:textId="16720AED" w:rsidR="00230482" w:rsidRPr="00230482" w:rsidRDefault="00230482" w:rsidP="00230482">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sidR="00210BAF">
              <w:rPr>
                <w:rFonts w:ascii="Arial" w:hAnsi="Arial" w:cs="Arial"/>
                <w:b/>
                <w:bCs/>
              </w:rPr>
              <w:t>9</w:t>
            </w:r>
          </w:p>
        </w:tc>
        <w:tc>
          <w:tcPr>
            <w:tcW w:w="2527" w:type="dxa"/>
            <w:tcBorders>
              <w:bottom w:val="single" w:sz="4" w:space="0" w:color="auto"/>
            </w:tcBorders>
            <w:shd w:val="clear" w:color="auto" w:fill="FDE9D9" w:themeFill="accent6" w:themeFillTint="33"/>
          </w:tcPr>
          <w:p w14:paraId="13BE755B" w14:textId="77777777" w:rsidR="00230482" w:rsidRPr="00107C20" w:rsidRDefault="00230482" w:rsidP="00230482">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86" w:type="dxa"/>
            <w:tcBorders>
              <w:bottom w:val="single" w:sz="4" w:space="0" w:color="auto"/>
            </w:tcBorders>
            <w:shd w:val="clear" w:color="auto" w:fill="FDE9D9" w:themeFill="accent6" w:themeFillTint="33"/>
          </w:tcPr>
          <w:p w14:paraId="0CA8E134" w14:textId="77777777" w:rsidR="00230482" w:rsidRPr="00107C20" w:rsidRDefault="00230482" w:rsidP="0023048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D443C2"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4855" w14:textId="77777777" w:rsidR="00230482" w:rsidRPr="00107C20" w:rsidRDefault="00230482" w:rsidP="0023048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3BE36F" w14:textId="77777777" w:rsidR="00230482" w:rsidRPr="00107C20" w:rsidRDefault="00230482" w:rsidP="0023048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90EB38" w14:textId="77777777" w:rsidR="00230482" w:rsidRPr="00107C20" w:rsidRDefault="00230482" w:rsidP="00230482">
            <w:pPr>
              <w:spacing w:after="0"/>
              <w:rPr>
                <w:rFonts w:ascii="Arial" w:hAnsi="Arial" w:cs="Arial"/>
                <w:color w:val="FF0000"/>
                <w:lang w:val="en-US"/>
              </w:rPr>
            </w:pPr>
          </w:p>
        </w:tc>
      </w:tr>
      <w:tr w:rsidR="00230482" w:rsidRPr="00107C20" w14:paraId="7D971587" w14:textId="77777777" w:rsidTr="00CD5A4A">
        <w:trPr>
          <w:cantSplit/>
        </w:trPr>
        <w:tc>
          <w:tcPr>
            <w:tcW w:w="974" w:type="dxa"/>
            <w:tcBorders>
              <w:top w:val="single" w:sz="4" w:space="0" w:color="auto"/>
              <w:left w:val="single" w:sz="18" w:space="0" w:color="auto"/>
              <w:bottom w:val="single" w:sz="4" w:space="0" w:color="auto"/>
            </w:tcBorders>
            <w:shd w:val="clear" w:color="auto" w:fill="auto"/>
          </w:tcPr>
          <w:p w14:paraId="0EF73463" w14:textId="77777777" w:rsidR="00230482" w:rsidRDefault="00230482" w:rsidP="00230482">
            <w:pPr>
              <w:spacing w:after="0"/>
              <w:rPr>
                <w:rFonts w:ascii="Arial" w:hAnsi="Arial" w:cs="Arial"/>
                <w:b/>
                <w:bCs/>
              </w:rPr>
            </w:pPr>
          </w:p>
          <w:p w14:paraId="3157A271" w14:textId="18AF0FA0" w:rsidR="00210BAF" w:rsidRPr="0077413E" w:rsidRDefault="00210BAF" w:rsidP="0023048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FF95EE" w14:textId="77777777" w:rsidR="00230482" w:rsidRPr="00107C20" w:rsidRDefault="00230482" w:rsidP="0023048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278CE0" w14:textId="77777777" w:rsidR="00230482" w:rsidRPr="00107C20" w:rsidRDefault="00230482" w:rsidP="0023048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15436CE" w14:textId="77777777" w:rsidR="00230482" w:rsidRPr="00107C20" w:rsidRDefault="00230482" w:rsidP="0023048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C756F9" w14:textId="77777777" w:rsidR="00230482" w:rsidRPr="00107C20" w:rsidRDefault="00230482" w:rsidP="0023048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607C00"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81FB6C" w14:textId="77777777" w:rsidR="00230482" w:rsidRPr="00107C20" w:rsidRDefault="00230482" w:rsidP="00230482">
            <w:pPr>
              <w:spacing w:after="0"/>
              <w:rPr>
                <w:rFonts w:ascii="Arial" w:hAnsi="Arial" w:cs="Arial"/>
                <w:lang w:val="en-US"/>
              </w:rPr>
            </w:pPr>
          </w:p>
        </w:tc>
      </w:tr>
      <w:tr w:rsidR="00230482"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230482" w:rsidRPr="00107C20" w:rsidRDefault="00230482" w:rsidP="00230482">
            <w:pPr>
              <w:spacing w:after="0"/>
              <w:rPr>
                <w:rFonts w:ascii="Arial" w:hAnsi="Arial" w:cs="Arial"/>
                <w:b/>
                <w:bCs/>
                <w:lang w:val="en-US"/>
              </w:rPr>
            </w:pPr>
            <w:bookmarkStart w:id="4"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230482" w:rsidRPr="00107C20" w:rsidRDefault="00230482" w:rsidP="0023048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230482" w:rsidRPr="00107C20" w:rsidRDefault="00230482" w:rsidP="0023048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230482" w:rsidRPr="00107C20" w:rsidRDefault="00230482" w:rsidP="00230482">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230482" w:rsidRPr="00107C20" w:rsidRDefault="00230482" w:rsidP="00230482">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230482" w:rsidRPr="00107C20" w:rsidRDefault="00230482" w:rsidP="00230482">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230482"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230482" w:rsidRPr="00107C20" w:rsidRDefault="00230482" w:rsidP="00230482">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230482" w:rsidRPr="00107C20" w:rsidRDefault="00230482" w:rsidP="0023048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230482" w:rsidRPr="00107C20" w:rsidRDefault="00230482" w:rsidP="0023048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230482" w:rsidRPr="00107C20" w:rsidRDefault="00230482" w:rsidP="0023048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230482" w:rsidRPr="00107C20" w:rsidRDefault="00230482" w:rsidP="00230482">
            <w:pPr>
              <w:spacing w:after="0"/>
              <w:rPr>
                <w:rFonts w:ascii="Arial" w:hAnsi="Arial" w:cs="Arial"/>
                <w:color w:val="FF0000"/>
                <w:lang w:val="en-US"/>
              </w:rPr>
            </w:pPr>
            <w:r w:rsidRPr="00107C20">
              <w:rPr>
                <w:rFonts w:ascii="Arial" w:hAnsi="Arial" w:cs="Arial"/>
                <w:color w:val="FF0000"/>
                <w:lang w:val="en-US"/>
              </w:rPr>
              <w:t>Specification status</w:t>
            </w:r>
          </w:p>
        </w:tc>
      </w:tr>
      <w:tr w:rsidR="00230482"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230482" w:rsidRPr="00107C20" w:rsidRDefault="00230482" w:rsidP="00230482">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230482" w:rsidRPr="00107C20" w:rsidRDefault="00230482" w:rsidP="00230482">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230482" w:rsidRPr="00107C20" w:rsidRDefault="00230482" w:rsidP="00230482">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230482" w:rsidRPr="00107C20" w:rsidRDefault="00230482" w:rsidP="00230482">
            <w:pPr>
              <w:spacing w:after="0"/>
              <w:rPr>
                <w:rFonts w:ascii="Arial" w:hAnsi="Arial" w:cs="Arial"/>
                <w:lang w:val="en-US"/>
              </w:rPr>
            </w:pPr>
          </w:p>
        </w:tc>
      </w:tr>
      <w:tr w:rsidR="00230482"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230482" w:rsidRPr="00107C20" w:rsidRDefault="00230482" w:rsidP="00230482">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230482" w:rsidRPr="00107C20" w:rsidRDefault="00230482" w:rsidP="0023048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230482" w:rsidRPr="00107C20" w:rsidRDefault="00230482" w:rsidP="002304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230482" w:rsidRPr="00107C20" w:rsidRDefault="00230482" w:rsidP="00230482">
            <w:pPr>
              <w:spacing w:after="0"/>
              <w:rPr>
                <w:rFonts w:ascii="Arial" w:hAnsi="Arial" w:cs="Arial"/>
                <w:color w:val="FF0000"/>
                <w:lang w:val="en-US"/>
              </w:rPr>
            </w:pPr>
            <w:r w:rsidRPr="00107C20">
              <w:rPr>
                <w:rFonts w:ascii="Arial" w:hAnsi="Arial" w:cs="Arial"/>
                <w:color w:val="FF0000"/>
                <w:lang w:val="en-US"/>
              </w:rPr>
              <w:t>Specifications for information</w:t>
            </w:r>
          </w:p>
        </w:tc>
      </w:tr>
      <w:tr w:rsidR="00230482"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230482" w:rsidRPr="00107C20" w:rsidRDefault="00230482" w:rsidP="0023048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230482" w:rsidRPr="00107C20" w:rsidRDefault="00230482" w:rsidP="0023048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230482" w:rsidRPr="00107C20" w:rsidRDefault="00230482" w:rsidP="0023048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230482" w:rsidRPr="00107C20" w:rsidRDefault="00230482" w:rsidP="00230482">
            <w:pPr>
              <w:spacing w:after="0"/>
              <w:rPr>
                <w:rFonts w:ascii="Arial" w:hAnsi="Arial" w:cs="Arial"/>
                <w:color w:val="FF0000"/>
                <w:lang w:val="en-US"/>
              </w:rPr>
            </w:pPr>
          </w:p>
        </w:tc>
      </w:tr>
      <w:tr w:rsidR="00230482"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230482" w:rsidRPr="00107C20" w:rsidRDefault="00230482" w:rsidP="00230482">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230482" w:rsidRPr="00107C20" w:rsidRDefault="00230482" w:rsidP="0023048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230482" w:rsidRPr="00107C20" w:rsidRDefault="00230482" w:rsidP="0023048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230482" w:rsidRPr="00107C20" w:rsidRDefault="00230482" w:rsidP="0023048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230482" w:rsidRPr="00107C20" w:rsidRDefault="00230482" w:rsidP="00230482">
            <w:pPr>
              <w:spacing w:after="0"/>
              <w:rPr>
                <w:rFonts w:ascii="Arial" w:hAnsi="Arial" w:cs="Arial"/>
                <w:color w:val="FF0000"/>
                <w:lang w:val="en-US"/>
              </w:rPr>
            </w:pPr>
            <w:r w:rsidRPr="00107C20">
              <w:rPr>
                <w:rFonts w:ascii="Arial" w:hAnsi="Arial" w:cs="Arial"/>
                <w:color w:val="FF0000"/>
                <w:lang w:val="en-US"/>
              </w:rPr>
              <w:t>Specifications for approval</w:t>
            </w:r>
          </w:p>
        </w:tc>
      </w:tr>
      <w:tr w:rsidR="00230482"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230482" w:rsidRPr="00107C20" w:rsidRDefault="00230482" w:rsidP="0023048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230482" w:rsidRPr="00107C20" w:rsidRDefault="00230482" w:rsidP="00230482">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230482" w:rsidRPr="00107C20" w:rsidRDefault="00230482" w:rsidP="00230482">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230482" w:rsidRPr="00107C20" w:rsidRDefault="00230482" w:rsidP="00230482">
            <w:pPr>
              <w:spacing w:after="0"/>
              <w:rPr>
                <w:rFonts w:ascii="Arial" w:hAnsi="Arial" w:cs="Arial"/>
                <w:lang w:val="en-US"/>
              </w:rPr>
            </w:pPr>
          </w:p>
        </w:tc>
      </w:tr>
      <w:bookmarkEnd w:id="4"/>
      <w:tr w:rsidR="00230482"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230482" w:rsidRPr="00107C20" w:rsidRDefault="00230482" w:rsidP="00230482">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230482" w:rsidRPr="00107C20" w:rsidRDefault="00230482" w:rsidP="0023048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230482" w:rsidRPr="00107C20" w:rsidRDefault="00230482" w:rsidP="0023048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230482" w:rsidRPr="00107C20" w:rsidRDefault="00230482" w:rsidP="0023048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230482" w:rsidRPr="00107C20" w:rsidRDefault="00230482" w:rsidP="0023048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230482" w:rsidRPr="00107C20" w:rsidRDefault="00230482" w:rsidP="0023048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230482" w:rsidRPr="00107C20" w:rsidRDefault="00230482" w:rsidP="0023048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230482" w:rsidRPr="00107C20" w:rsidRDefault="00230482" w:rsidP="0023048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230482" w:rsidRPr="00107C20" w14:paraId="077709EB" w14:textId="77777777" w:rsidTr="005D4D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230482" w:rsidRPr="00107C20" w:rsidRDefault="00230482" w:rsidP="00230482">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77447530"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230482" w:rsidRPr="00107C20" w:rsidRDefault="00230482" w:rsidP="0023048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230482" w:rsidRPr="00107C20" w:rsidRDefault="00230482" w:rsidP="0023048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230482" w:rsidRPr="00107C20" w:rsidRDefault="00230482" w:rsidP="0023048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230482" w:rsidRPr="00107C20" w:rsidRDefault="00230482" w:rsidP="00230482">
            <w:pPr>
              <w:spacing w:after="0"/>
              <w:rPr>
                <w:rFonts w:ascii="Arial" w:hAnsi="Arial" w:cs="Arial"/>
                <w:color w:val="FF0000"/>
                <w:lang w:val="en-US"/>
              </w:rPr>
            </w:pPr>
          </w:p>
        </w:tc>
      </w:tr>
      <w:tr w:rsidR="00230482" w:rsidRPr="00107C20" w14:paraId="24A59219" w14:textId="77777777" w:rsidTr="005D4D20">
        <w:trPr>
          <w:cantSplit/>
        </w:trPr>
        <w:tc>
          <w:tcPr>
            <w:tcW w:w="974" w:type="dxa"/>
            <w:tcBorders>
              <w:top w:val="single" w:sz="4" w:space="0" w:color="auto"/>
              <w:left w:val="single" w:sz="18" w:space="0" w:color="auto"/>
              <w:bottom w:val="single" w:sz="4" w:space="0" w:color="auto"/>
            </w:tcBorders>
          </w:tcPr>
          <w:p w14:paraId="7CC42CD9" w14:textId="77777777" w:rsidR="00230482" w:rsidRPr="00107C20" w:rsidRDefault="00230482" w:rsidP="002304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230482" w:rsidRPr="00107C20" w:rsidRDefault="00230482" w:rsidP="0023048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17C7C6"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230482" w:rsidRPr="00107C20" w:rsidRDefault="00230482" w:rsidP="002304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230482" w:rsidRPr="00107C20" w:rsidRDefault="00230482" w:rsidP="00230482">
            <w:pPr>
              <w:spacing w:after="0"/>
              <w:rPr>
                <w:rFonts w:ascii="Arial" w:hAnsi="Arial" w:cs="Arial"/>
                <w:color w:val="FF0000"/>
                <w:lang w:val="en-US"/>
              </w:rPr>
            </w:pPr>
          </w:p>
        </w:tc>
      </w:tr>
      <w:tr w:rsidR="00230482"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230482" w:rsidRPr="00B63BD8" w:rsidRDefault="00230482" w:rsidP="00230482">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230482" w:rsidRPr="00107C20" w:rsidRDefault="00230482" w:rsidP="0023048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230482" w:rsidRPr="00107C20" w:rsidRDefault="00230482" w:rsidP="0023048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230482" w:rsidRPr="00107C20" w:rsidRDefault="00230482" w:rsidP="0023048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230482" w:rsidRPr="00107C20" w:rsidRDefault="00230482" w:rsidP="00230482">
            <w:pPr>
              <w:spacing w:after="0"/>
              <w:rPr>
                <w:rFonts w:ascii="Arial" w:hAnsi="Arial" w:cs="Arial"/>
                <w:color w:val="FF0000"/>
                <w:lang w:val="en-US"/>
              </w:rPr>
            </w:pPr>
          </w:p>
        </w:tc>
      </w:tr>
      <w:tr w:rsidR="00230482"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230482" w:rsidRPr="00107C20" w:rsidRDefault="00230482" w:rsidP="00230482">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230482" w:rsidRPr="00107C20" w:rsidRDefault="00230482" w:rsidP="00230482">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230482" w:rsidRPr="00107C20" w:rsidRDefault="00230482" w:rsidP="00230482">
            <w:pPr>
              <w:spacing w:after="0"/>
              <w:rPr>
                <w:rFonts w:ascii="Arial" w:hAnsi="Arial" w:cs="Arial"/>
                <w:color w:val="000000"/>
                <w:lang w:val="en-US"/>
              </w:rPr>
            </w:pPr>
          </w:p>
        </w:tc>
        <w:tc>
          <w:tcPr>
            <w:tcW w:w="995" w:type="dxa"/>
            <w:tcBorders>
              <w:top w:val="nil"/>
            </w:tcBorders>
            <w:shd w:val="clear" w:color="auto" w:fill="auto"/>
          </w:tcPr>
          <w:p w14:paraId="01B87593" w14:textId="77777777" w:rsidR="00230482" w:rsidRPr="00107C20" w:rsidRDefault="00230482" w:rsidP="0023048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230482" w:rsidRPr="00107C20" w:rsidRDefault="00230482" w:rsidP="00230482">
            <w:pPr>
              <w:spacing w:after="0"/>
              <w:rPr>
                <w:rFonts w:ascii="Arial" w:hAnsi="Arial" w:cs="Arial"/>
                <w:color w:val="FF0000"/>
                <w:lang w:val="en-US"/>
              </w:rPr>
            </w:pPr>
          </w:p>
        </w:tc>
      </w:tr>
      <w:tr w:rsidR="00230482"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230482" w:rsidRPr="00B63BD8" w:rsidRDefault="00230482" w:rsidP="00230482">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230482" w:rsidRPr="00107C20" w:rsidRDefault="00230482" w:rsidP="0023048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230482" w:rsidRPr="00107C20" w:rsidRDefault="00230482" w:rsidP="0023048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230482" w:rsidRPr="00107C20" w:rsidRDefault="00230482" w:rsidP="0023048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230482" w:rsidRPr="00107C20" w:rsidRDefault="00230482" w:rsidP="0023048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230482"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230482" w:rsidRPr="00107C20" w:rsidRDefault="00230482" w:rsidP="002304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230482" w:rsidRPr="00107C20" w:rsidRDefault="00230482" w:rsidP="0023048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230482" w:rsidRPr="00107C20" w:rsidRDefault="00230482" w:rsidP="00230482">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230482" w:rsidRPr="00107C20" w:rsidRDefault="00230482" w:rsidP="00230482">
            <w:pPr>
              <w:spacing w:after="0"/>
              <w:rPr>
                <w:rFonts w:ascii="Arial" w:hAnsi="Arial" w:cs="Arial"/>
                <w:color w:val="FF0000"/>
                <w:lang w:val="en-US"/>
              </w:rPr>
            </w:pPr>
          </w:p>
        </w:tc>
      </w:tr>
      <w:tr w:rsidR="00230482"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230482" w:rsidRPr="00B63BD8" w:rsidRDefault="00230482" w:rsidP="00230482">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230482" w:rsidRPr="00107C20" w:rsidRDefault="00230482" w:rsidP="0023048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230482" w:rsidRPr="00107C20" w:rsidRDefault="00230482" w:rsidP="0023048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230482" w:rsidRPr="00107C20" w:rsidRDefault="00230482" w:rsidP="0023048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230482" w:rsidRPr="00107C20" w:rsidRDefault="00230482" w:rsidP="00230482">
            <w:pPr>
              <w:spacing w:after="0"/>
              <w:rPr>
                <w:rFonts w:ascii="Arial" w:hAnsi="Arial" w:cs="Arial"/>
                <w:color w:val="FF0000"/>
                <w:lang w:val="en-US"/>
              </w:rPr>
            </w:pPr>
          </w:p>
        </w:tc>
      </w:tr>
      <w:tr w:rsidR="00230482"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230482" w:rsidRPr="00107C20" w:rsidRDefault="00230482" w:rsidP="002304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230482" w:rsidRPr="00107C20" w:rsidRDefault="00230482" w:rsidP="0023048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230482" w:rsidRPr="00107C20" w:rsidRDefault="00230482" w:rsidP="00230482">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230482" w:rsidRPr="00107C20" w:rsidRDefault="00230482" w:rsidP="00230482">
            <w:pPr>
              <w:spacing w:after="0"/>
              <w:rPr>
                <w:rFonts w:ascii="Arial" w:hAnsi="Arial" w:cs="Arial"/>
                <w:color w:val="FF0000"/>
                <w:lang w:val="en-US"/>
              </w:rPr>
            </w:pPr>
          </w:p>
        </w:tc>
      </w:tr>
      <w:tr w:rsidR="00230482"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230482" w:rsidRPr="00B63BD8" w:rsidRDefault="00230482" w:rsidP="00230482">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230482" w:rsidRPr="00107C20" w:rsidRDefault="00230482" w:rsidP="0023048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230482" w:rsidRPr="00107C20" w:rsidRDefault="00230482" w:rsidP="0023048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230482"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230482" w:rsidRPr="00107C20" w:rsidRDefault="00230482" w:rsidP="00230482">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230482" w:rsidRPr="00107C20" w:rsidRDefault="00230482" w:rsidP="00230482">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230482" w:rsidRPr="00107C20" w:rsidRDefault="00230482" w:rsidP="00230482">
            <w:pPr>
              <w:spacing w:after="0"/>
              <w:rPr>
                <w:rFonts w:ascii="Arial" w:hAnsi="Arial" w:cs="Arial"/>
                <w:color w:val="000000"/>
                <w:lang w:val="en-US"/>
              </w:rPr>
            </w:pPr>
          </w:p>
        </w:tc>
        <w:tc>
          <w:tcPr>
            <w:tcW w:w="995" w:type="dxa"/>
            <w:tcBorders>
              <w:top w:val="nil"/>
            </w:tcBorders>
            <w:shd w:val="clear" w:color="auto" w:fill="auto"/>
          </w:tcPr>
          <w:p w14:paraId="22417385" w14:textId="77777777" w:rsidR="00230482" w:rsidRPr="00107C20" w:rsidRDefault="00230482" w:rsidP="0023048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230482" w:rsidRPr="00107C20" w:rsidRDefault="00230482" w:rsidP="00230482">
            <w:pPr>
              <w:spacing w:after="0"/>
              <w:rPr>
                <w:rFonts w:ascii="Arial" w:hAnsi="Arial" w:cs="Arial"/>
                <w:color w:val="FF0000"/>
                <w:lang w:val="en-US"/>
              </w:rPr>
            </w:pPr>
          </w:p>
        </w:tc>
      </w:tr>
      <w:tr w:rsidR="00230482"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230482" w:rsidRPr="00B63BD8" w:rsidRDefault="00230482" w:rsidP="00230482">
            <w:pPr>
              <w:spacing w:after="0"/>
              <w:rPr>
                <w:rFonts w:ascii="Arial" w:hAnsi="Arial" w:cs="Arial"/>
                <w:b/>
                <w:bCs/>
                <w:lang w:val="en-DE"/>
              </w:rPr>
            </w:pPr>
            <w:r>
              <w:rPr>
                <w:rFonts w:ascii="Arial" w:hAnsi="Arial" w:cs="Arial"/>
                <w:b/>
                <w:bCs/>
                <w:lang w:val="en-US"/>
              </w:rPr>
              <w:lastRenderedPageBreak/>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230482" w:rsidRPr="00107C20" w:rsidRDefault="00230482" w:rsidP="0023048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230482" w:rsidRPr="00107C20" w:rsidRDefault="00230482" w:rsidP="0023048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230482"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230482" w:rsidRPr="00107C20" w:rsidRDefault="00230482" w:rsidP="002304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230482" w:rsidRPr="00107C20" w:rsidRDefault="00230482" w:rsidP="0023048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230482" w:rsidRPr="00107C20" w:rsidRDefault="00230482" w:rsidP="002304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230482" w:rsidRPr="00107C20" w:rsidRDefault="00230482" w:rsidP="00230482">
            <w:pPr>
              <w:spacing w:after="0"/>
              <w:rPr>
                <w:rFonts w:ascii="Arial" w:hAnsi="Arial" w:cs="Arial"/>
                <w:color w:val="FF0000"/>
                <w:lang w:val="en-US"/>
              </w:rPr>
            </w:pPr>
          </w:p>
        </w:tc>
      </w:tr>
      <w:tr w:rsidR="00230482"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230482" w:rsidRPr="00107C20" w:rsidRDefault="00230482" w:rsidP="0023048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230482" w:rsidRPr="00107C20" w:rsidRDefault="00230482" w:rsidP="0023048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230482" w:rsidRPr="00107C20" w:rsidRDefault="00230482" w:rsidP="0023048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230482" w:rsidRPr="00107C20" w:rsidRDefault="00230482" w:rsidP="00230482">
            <w:pPr>
              <w:spacing w:after="0"/>
              <w:rPr>
                <w:rFonts w:ascii="Arial" w:hAnsi="Arial" w:cs="Arial"/>
                <w:color w:val="FF0000"/>
                <w:lang w:val="en-US"/>
              </w:rPr>
            </w:pPr>
          </w:p>
        </w:tc>
      </w:tr>
      <w:tr w:rsidR="00230482"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230482" w:rsidRPr="00107C20" w:rsidRDefault="00230482" w:rsidP="00230482">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230482" w:rsidRPr="00107C20" w:rsidRDefault="00230482" w:rsidP="0023048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230482" w:rsidRPr="00107C20" w:rsidRDefault="00230482" w:rsidP="0023048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230482" w:rsidRPr="00107C20" w:rsidRDefault="00230482" w:rsidP="00230482">
            <w:pPr>
              <w:spacing w:after="0"/>
              <w:rPr>
                <w:rFonts w:ascii="Arial" w:hAnsi="Arial" w:cs="Arial"/>
                <w:lang w:val="en-US"/>
              </w:rPr>
            </w:pPr>
            <w:r w:rsidRPr="00107C20">
              <w:rPr>
                <w:rFonts w:ascii="Arial" w:hAnsi="Arial" w:cs="Arial"/>
                <w:color w:val="FF0000"/>
                <w:lang w:val="en-US"/>
              </w:rPr>
              <w:t>Review of the 3GPP work plan</w:t>
            </w:r>
          </w:p>
        </w:tc>
      </w:tr>
      <w:tr w:rsidR="00230482"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230482" w:rsidRPr="00107C20" w:rsidRDefault="00230482" w:rsidP="0023048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230482" w:rsidRPr="00107C20" w:rsidRDefault="00230482" w:rsidP="00230482">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230482" w:rsidRPr="00A273A4" w:rsidRDefault="00230482" w:rsidP="00230482">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230482" w:rsidRPr="00107C20" w:rsidRDefault="00230482" w:rsidP="00230482">
            <w:pPr>
              <w:spacing w:after="0"/>
              <w:rPr>
                <w:rFonts w:ascii="Arial" w:hAnsi="Arial" w:cs="Arial"/>
                <w:lang w:val="en-US"/>
              </w:rPr>
            </w:pPr>
          </w:p>
        </w:tc>
      </w:tr>
      <w:tr w:rsidR="00230482"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230482" w:rsidRPr="00107C20" w:rsidRDefault="00230482" w:rsidP="00230482">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230482" w:rsidRPr="00107C20" w:rsidRDefault="00230482" w:rsidP="0023048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230482" w:rsidRPr="00107C20" w:rsidRDefault="00230482" w:rsidP="0023048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230482" w:rsidRPr="00107C20" w:rsidRDefault="00230482" w:rsidP="00230482">
            <w:pPr>
              <w:spacing w:after="0"/>
              <w:rPr>
                <w:rFonts w:ascii="Arial" w:hAnsi="Arial" w:cs="Arial"/>
                <w:lang w:val="en-US"/>
              </w:rPr>
            </w:pPr>
          </w:p>
        </w:tc>
      </w:tr>
      <w:tr w:rsidR="00230482"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230482" w:rsidRPr="00107C20" w:rsidRDefault="00230482" w:rsidP="00230482">
            <w:pPr>
              <w:spacing w:after="0"/>
              <w:rPr>
                <w:rFonts w:ascii="Arial" w:hAnsi="Arial" w:cs="Arial"/>
                <w:b/>
                <w:bCs/>
                <w:lang w:val="en-US"/>
              </w:rPr>
            </w:pPr>
          </w:p>
        </w:tc>
        <w:tc>
          <w:tcPr>
            <w:tcW w:w="2527" w:type="dxa"/>
            <w:tcBorders>
              <w:top w:val="single" w:sz="4" w:space="0" w:color="auto"/>
              <w:bottom w:val="nil"/>
            </w:tcBorders>
          </w:tcPr>
          <w:p w14:paraId="2CFD6006" w14:textId="77777777" w:rsidR="00230482" w:rsidRPr="00107C20" w:rsidRDefault="00230482" w:rsidP="00230482">
            <w:pPr>
              <w:spacing w:after="0"/>
              <w:rPr>
                <w:rFonts w:ascii="Arial" w:hAnsi="Arial" w:cs="Arial"/>
                <w:b/>
                <w:bCs/>
                <w:lang w:val="en-US"/>
              </w:rPr>
            </w:pPr>
          </w:p>
        </w:tc>
        <w:tc>
          <w:tcPr>
            <w:tcW w:w="886" w:type="dxa"/>
            <w:tcBorders>
              <w:top w:val="single" w:sz="4" w:space="0" w:color="auto"/>
              <w:bottom w:val="nil"/>
            </w:tcBorders>
          </w:tcPr>
          <w:p w14:paraId="0F59825A"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230482" w:rsidRPr="00107C20" w:rsidRDefault="00230482" w:rsidP="00230482">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230482" w:rsidRPr="00107C20" w:rsidRDefault="00230482" w:rsidP="0023048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230482" w:rsidRPr="00107C20" w:rsidRDefault="00230482" w:rsidP="00230482">
            <w:pPr>
              <w:spacing w:after="0"/>
              <w:rPr>
                <w:rFonts w:ascii="Arial" w:hAnsi="Arial" w:cs="Arial"/>
                <w:lang w:val="en-US"/>
              </w:rPr>
            </w:pPr>
          </w:p>
        </w:tc>
      </w:tr>
      <w:tr w:rsidR="00230482"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230482" w:rsidRPr="00107C20" w:rsidRDefault="00230482" w:rsidP="00230482">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230482" w:rsidRPr="00107C20" w:rsidRDefault="00230482" w:rsidP="0023048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230482" w:rsidRPr="00107C20" w:rsidRDefault="00230482" w:rsidP="0023048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230482" w:rsidRPr="00107C20" w:rsidRDefault="00230482" w:rsidP="0023048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230482" w:rsidRPr="00107C20" w:rsidRDefault="00230482" w:rsidP="0023048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230482" w:rsidRPr="00107C20" w:rsidRDefault="00230482" w:rsidP="0023048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CCEC5D3" w:rsidR="00230482" w:rsidRPr="001E7CB9" w:rsidRDefault="00230482" w:rsidP="00230482">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(UTC+8)</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7F1F474"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8CB61" w14:textId="77777777" w:rsidR="0029435A" w:rsidRDefault="0029435A">
      <w:r>
        <w:separator/>
      </w:r>
    </w:p>
  </w:endnote>
  <w:endnote w:type="continuationSeparator" w:id="0">
    <w:p w14:paraId="377EFD6A" w14:textId="77777777" w:rsidR="0029435A" w:rsidRDefault="0029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5D4D20" w:rsidRDefault="005D4D2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5D4D20" w:rsidRDefault="005D4D20"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67324" w14:textId="77777777" w:rsidR="0029435A" w:rsidRDefault="0029435A">
      <w:r>
        <w:separator/>
      </w:r>
    </w:p>
  </w:footnote>
  <w:footnote w:type="continuationSeparator" w:id="0">
    <w:p w14:paraId="6590969F" w14:textId="77777777" w:rsidR="0029435A" w:rsidRDefault="00294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5D4D20" w:rsidRDefault="005D4D20">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5946BB6A" w:rsidR="005D4D20" w:rsidRDefault="005D4D20" w:rsidP="00FE65D9">
    <w:pPr>
      <w:pStyle w:val="CRCoverPage"/>
      <w:tabs>
        <w:tab w:val="right" w:pos="9639"/>
      </w:tabs>
      <w:rPr>
        <w:b/>
        <w:noProof/>
        <w:sz w:val="24"/>
      </w:rPr>
    </w:pPr>
    <w:r w:rsidRPr="00FE65D9">
      <w:rPr>
        <w:b/>
        <w:bCs/>
        <w:noProof/>
        <w:sz w:val="24"/>
        <w:lang w:val="sv-SE"/>
      </w:rPr>
      <w:t>3GPP TSG CT#</w:t>
    </w:r>
    <w:r>
      <w:rPr>
        <w:b/>
        <w:bCs/>
        <w:noProof/>
        <w:sz w:val="24"/>
        <w:lang w:val="en-DE"/>
      </w:rPr>
      <w:t>100</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1</w:t>
    </w:r>
    <w:r>
      <w:rPr>
        <w:b/>
        <w:noProof/>
        <w:sz w:val="24"/>
      </w:rPr>
      <w:t>001</w:t>
    </w:r>
  </w:p>
  <w:p w14:paraId="78BEBCC3" w14:textId="16E00F4A" w:rsidR="005D4D20" w:rsidRPr="00163A37" w:rsidRDefault="005D4D20" w:rsidP="00825481">
    <w:pPr>
      <w:pStyle w:val="CRCoverPage"/>
      <w:tabs>
        <w:tab w:val="right" w:pos="9639"/>
      </w:tabs>
      <w:spacing w:after="0"/>
      <w:rPr>
        <w:b/>
        <w:sz w:val="22"/>
      </w:rPr>
    </w:pPr>
    <w:r>
      <w:rPr>
        <w:b/>
        <w:bCs/>
        <w:noProof/>
        <w:sz w:val="24"/>
        <w:lang w:val="en-DE"/>
      </w:rPr>
      <w:t>Taipei</w:t>
    </w:r>
    <w:r w:rsidRPr="00FE65D9">
      <w:rPr>
        <w:b/>
        <w:bCs/>
        <w:noProof/>
        <w:sz w:val="24"/>
        <w:lang w:val="sv-SE"/>
      </w:rPr>
      <w:t xml:space="preserve"> – </w:t>
    </w:r>
    <w:r>
      <w:rPr>
        <w:b/>
        <w:bCs/>
        <w:noProof/>
        <w:sz w:val="24"/>
        <w:lang w:val="en-DE"/>
      </w:rPr>
      <w:t>12</w:t>
    </w:r>
    <w:r>
      <w:rPr>
        <w:b/>
        <w:bCs/>
        <w:noProof/>
        <w:sz w:val="24"/>
        <w:vertAlign w:val="superscript"/>
        <w:lang w:val="en-DE"/>
      </w:rPr>
      <w:t>th</w:t>
    </w:r>
    <w:r>
      <w:rPr>
        <w:b/>
        <w:bCs/>
        <w:noProof/>
        <w:sz w:val="24"/>
        <w:lang w:val="sv-SE"/>
      </w:rPr>
      <w:t xml:space="preserve"> – </w:t>
    </w:r>
    <w:r>
      <w:rPr>
        <w:b/>
        <w:bCs/>
        <w:noProof/>
        <w:sz w:val="24"/>
        <w:lang w:val="en-DE"/>
      </w:rPr>
      <w:t>13</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June</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3pt;height:74.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41"/>
  </w:num>
  <w:num w:numId="3">
    <w:abstractNumId w:val="39"/>
  </w:num>
  <w:num w:numId="4">
    <w:abstractNumId w:val="7"/>
  </w:num>
  <w:num w:numId="5">
    <w:abstractNumId w:val="20"/>
  </w:num>
  <w:num w:numId="6">
    <w:abstractNumId w:val="6"/>
  </w:num>
  <w:num w:numId="7">
    <w:abstractNumId w:val="26"/>
  </w:num>
  <w:num w:numId="8">
    <w:abstractNumId w:val="12"/>
  </w:num>
  <w:num w:numId="9">
    <w:abstractNumId w:val="33"/>
  </w:num>
  <w:num w:numId="10">
    <w:abstractNumId w:val="11"/>
  </w:num>
  <w:num w:numId="11">
    <w:abstractNumId w:val="19"/>
  </w:num>
  <w:num w:numId="12">
    <w:abstractNumId w:val="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7"/>
  </w:num>
  <w:num w:numId="19">
    <w:abstractNumId w:val="9"/>
  </w:num>
  <w:num w:numId="20">
    <w:abstractNumId w:val="37"/>
  </w:num>
  <w:num w:numId="21">
    <w:abstractNumId w:val="5"/>
  </w:num>
  <w:num w:numId="22">
    <w:abstractNumId w:val="3"/>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0"/>
  </w:num>
  <w:num w:numId="26">
    <w:abstractNumId w:val="21"/>
  </w:num>
  <w:num w:numId="27">
    <w:abstractNumId w:val="30"/>
  </w:num>
  <w:num w:numId="28">
    <w:abstractNumId w:val="0"/>
  </w:num>
  <w:num w:numId="29">
    <w:abstractNumId w:val="16"/>
  </w:num>
  <w:num w:numId="30">
    <w:abstractNumId w:val="24"/>
  </w:num>
  <w:num w:numId="31">
    <w:abstractNumId w:val="13"/>
  </w:num>
  <w:num w:numId="32">
    <w:abstractNumId w:val="15"/>
  </w:num>
  <w:num w:numId="33">
    <w:abstractNumId w:val="36"/>
  </w:num>
  <w:num w:numId="34">
    <w:abstractNumId w:val="1"/>
  </w:num>
  <w:num w:numId="35">
    <w:abstractNumId w:val="38"/>
  </w:num>
  <w:num w:numId="36">
    <w:abstractNumId w:val="32"/>
  </w:num>
  <w:num w:numId="37">
    <w:abstractNumId w:val="35"/>
  </w:num>
  <w:num w:numId="38">
    <w:abstractNumId w:val="14"/>
  </w:num>
  <w:num w:numId="39">
    <w:abstractNumId w:val="2"/>
  </w:num>
  <w:num w:numId="40">
    <w:abstractNumId w:val="17"/>
  </w:num>
  <w:num w:numId="41">
    <w:abstractNumId w:val="34"/>
  </w:num>
  <w:num w:numId="42">
    <w:abstractNumId w:val="25"/>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B59"/>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4D20"/>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32"/>
    <w:rsid w:val="008F36DD"/>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7ED"/>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100/Docs/CP-231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100/Docs/CP-231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F838A-1BB7-420E-8FE6-883E3DB82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1634</TotalTime>
  <Pages>28</Pages>
  <Words>3526</Words>
  <Characters>20099</Characters>
  <Application>Microsoft Office Word</Application>
  <DocSecurity>0</DocSecurity>
  <Lines>167</Lines>
  <Paragraphs>47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Peter</cp:lastModifiedBy>
  <cp:revision>11</cp:revision>
  <cp:lastPrinted>2003-11-12T02:51:00Z</cp:lastPrinted>
  <dcterms:created xsi:type="dcterms:W3CDTF">2023-05-04T11:00:00Z</dcterms:created>
  <dcterms:modified xsi:type="dcterms:W3CDTF">2023-05-23T15:06:00Z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(2)pGI2oAqt1Ismo1Y+INUfqV7g6oCWyGaTkE8zTRBxhFWJUQ02lUJ/Y6XgSraNbVSM+ozZp+1v
Np/JaFHyp+aBlY1zMNbsnK68NGhgiFVrnBISon6TaA7SR8hBExXdbhSNn8LVHMbZW0+m2NB9
ddn/e9z+bIl4fj4eMafnxr4gSZEjocg6bT+sLph3LxiMKyDwKF9+csiytBvSV1ZYWfP2k2iy
lih0UOk7lOlsTF4BYu</vt:lpwstr>
  </property>
  <property fmtid="{D5CDD505-2E9C-101B-9397-08002B2CF9AE}" pid="10" name="_2015_ms_pID_7253431">
    <vt:lpwstr>F8IoVRTvp+bjqSChPgbr1p7nAyZzKWnwoLj4TaXsTuITcGmfaBbX3F
JqLAYD1D+PnbZWzDVlpQSfTrjQBzhcUVfyWIHX1uP51J/Aj+tJq9kePcLVNVDjYGsc/Onv/U
C++Ju2ktnRKnKTeQqeoWPhtzyBbZq1PKvJe52zDGyOSVx00ZfIuInxP8D+OZx2jZhn0=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1684835345</vt:lpwstr>
  </property>
</Properties>
</file>